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-1779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46882" w14:paraId="76BD3F53" w14:textId="77777777" w:rsidTr="00547DFF">
        <w:trPr>
          <w:trHeight w:hRule="exact" w:val="6464"/>
        </w:trPr>
        <w:tc>
          <w:tcPr>
            <w:tcW w:w="9072" w:type="dxa"/>
            <w:vAlign w:val="bottom"/>
          </w:tcPr>
          <w:p w14:paraId="158A53CB" w14:textId="77777777" w:rsidR="00146882" w:rsidRPr="00A1673D" w:rsidRDefault="00BC3AC2" w:rsidP="00146882"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0907B5" w:rsidRPr="00A82800" w14:paraId="46C6D457" w14:textId="77777777" w:rsidTr="001D7ABD">
        <w:trPr>
          <w:trHeight w:hRule="exact" w:val="4536"/>
        </w:trPr>
        <w:tc>
          <w:tcPr>
            <w:tcW w:w="9072" w:type="dxa"/>
          </w:tcPr>
          <w:p w14:paraId="55335647" w14:textId="77B4C82A" w:rsidR="00C94B0A" w:rsidRPr="00A82800" w:rsidRDefault="00150296" w:rsidP="00146882">
            <w:pPr>
              <w:pStyle w:val="DocTitle"/>
              <w:rPr>
                <w:lang w:val="fr-FR"/>
              </w:rPr>
            </w:pPr>
            <w:r w:rsidRPr="00A1673D">
              <w:fldChar w:fldCharType="begin"/>
            </w:r>
            <w:r w:rsidRPr="00A82800">
              <w:rPr>
                <w:lang w:val="fr-FR"/>
              </w:rPr>
              <w:instrText xml:space="preserve"> IF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ClientName  \* MERGEFORMAT </w:instrText>
            </w:r>
            <w:r w:rsidR="00A82800">
              <w:fldChar w:fldCharType="separate"/>
            </w:r>
            <w:r w:rsidR="005C540C" w:rsidRPr="005C540C">
              <w:rPr>
                <w:b/>
                <w:bCs/>
                <w:lang w:val="fr-FR"/>
              </w:rPr>
              <w:instrText>Council Of</w:instrText>
            </w:r>
            <w:r w:rsidR="005C540C">
              <w:rPr>
                <w:lang w:val="fr-FR"/>
              </w:rPr>
              <w:instrText xml:space="preserve"> The Isles Of Scilly</w:instrText>
            </w:r>
            <w:r w:rsidR="00A82800">
              <w:rPr>
                <w:b/>
                <w:bCs/>
                <w:lang w:val="en-US"/>
              </w:rPr>
              <w:fldChar w:fldCharType="end"/>
            </w:r>
            <w:r w:rsidRPr="00A82800">
              <w:rPr>
                <w:lang w:val="fr-FR"/>
              </w:rPr>
              <w:instrText xml:space="preserve"> = "Error! No document variable supplied." " "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ClientName \* MERGEFORMAT </w:instrText>
            </w:r>
            <w:r w:rsidR="00A82800">
              <w:fldChar w:fldCharType="separate"/>
            </w:r>
            <w:r w:rsidR="005C540C">
              <w:rPr>
                <w:lang w:val="fr-FR"/>
              </w:rPr>
              <w:instrText>Council Of The Isles Of Scilly</w:instrText>
            </w:r>
            <w:r w:rsidR="00A82800">
              <w:fldChar w:fldCharType="end"/>
            </w:r>
            <w:r w:rsidRPr="00A82800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C540C">
              <w:rPr>
                <w:noProof/>
                <w:lang w:val="fr-FR"/>
              </w:rPr>
              <w:t>Council Of The Isles Of Scilly</w:t>
            </w:r>
            <w:r w:rsidRPr="00A1673D">
              <w:fldChar w:fldCharType="end"/>
            </w:r>
          </w:p>
          <w:p w14:paraId="2D81B6D7" w14:textId="43B42762" w:rsidR="009601C5" w:rsidRPr="00A82800" w:rsidRDefault="00F355BF" w:rsidP="00146882">
            <w:pPr>
              <w:pStyle w:val="DocSubTitle"/>
              <w:rPr>
                <w:lang w:val="fr-FR"/>
              </w:rPr>
            </w:pPr>
            <w:r>
              <w:t>Museum and Cultural Centre</w:t>
            </w:r>
          </w:p>
          <w:p w14:paraId="64500FCC" w14:textId="46A3E818" w:rsidR="0053356B" w:rsidRPr="00150296" w:rsidRDefault="0053356B" w:rsidP="00380B8E">
            <w:pPr>
              <w:pStyle w:val="DocTyp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DocType 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Part 2 - Project Description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DocType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Part 2 - Project Description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C540C">
              <w:rPr>
                <w:noProof/>
                <w:lang w:val="fr-FR"/>
              </w:rPr>
              <w:t>Part 2 - Project Description</w:t>
            </w:r>
            <w:r w:rsidRPr="00A1673D">
              <w:fldChar w:fldCharType="end"/>
            </w:r>
          </w:p>
          <w:p w14:paraId="6E7B0010" w14:textId="4DDA3767" w:rsidR="006D2828" w:rsidRPr="00A82800" w:rsidRDefault="00F355BF" w:rsidP="00380B8E">
            <w:pPr>
              <w:pStyle w:val="DocSubTitle"/>
              <w:rPr>
                <w:lang w:val="fr-FR"/>
              </w:rPr>
            </w:pPr>
            <w:r>
              <w:t xml:space="preserve"> </w:t>
            </w:r>
          </w:p>
          <w:p w14:paraId="7FBE68C9" w14:textId="65D87ED6" w:rsidR="006D2828" w:rsidRPr="00A82800" w:rsidRDefault="006D2828" w:rsidP="006D2828">
            <w:pPr>
              <w:pStyle w:val="DocDat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DocDate 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30 June 2023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DocDate \* MERGEFORMAT </w:instrText>
            </w:r>
            <w:r>
              <w:fldChar w:fldCharType="separate"/>
            </w:r>
            <w:r w:rsidR="005C540C">
              <w:rPr>
                <w:lang w:val="fr-FR"/>
              </w:rPr>
              <w:instrText>30 June 2023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F355BF">
              <w:rPr>
                <w:noProof/>
                <w:lang w:val="fr-FR"/>
              </w:rPr>
              <w:t>09 August</w:t>
            </w:r>
            <w:r w:rsidR="005C540C">
              <w:rPr>
                <w:noProof/>
                <w:lang w:val="fr-FR"/>
              </w:rPr>
              <w:t xml:space="preserve"> 2023</w:t>
            </w:r>
            <w:r w:rsidRPr="00A1673D">
              <w:fldChar w:fldCharType="end"/>
            </w:r>
          </w:p>
        </w:tc>
      </w:tr>
      <w:tr w:rsidR="00D14EB6" w14:paraId="48575273" w14:textId="77777777" w:rsidTr="0053356B">
        <w:trPr>
          <w:trHeight w:hRule="exact" w:val="2269"/>
        </w:trPr>
        <w:tc>
          <w:tcPr>
            <w:tcW w:w="9072" w:type="dxa"/>
            <w:vAlign w:val="bottom"/>
          </w:tcPr>
          <w:p w14:paraId="36A7455F" w14:textId="77777777" w:rsidR="005C540C" w:rsidRPr="005C540C" w:rsidRDefault="005C540C" w:rsidP="00146882">
            <w:pPr>
              <w:pStyle w:val="DocInfo"/>
              <w:rPr>
                <w:rStyle w:val="CharSmall"/>
              </w:rPr>
            </w:pPr>
            <w:r w:rsidRPr="005C540C">
              <w:rPr>
                <w:rStyle w:val="CharSmall"/>
              </w:rPr>
              <w:t>Version:</w:t>
            </w:r>
            <w:r>
              <w:t xml:space="preserve"> 1.0</w:t>
            </w:r>
          </w:p>
          <w:p w14:paraId="0BD6BE83" w14:textId="4A1D29F9" w:rsidR="00D14EB6" w:rsidRDefault="005C540C" w:rsidP="00146882">
            <w:pPr>
              <w:pStyle w:val="DocInfo"/>
            </w:pPr>
            <w:r w:rsidRPr="005C540C">
              <w:rPr>
                <w:rStyle w:val="CharSmall"/>
              </w:rPr>
              <w:t>Statu</w:t>
            </w:r>
            <w:r>
              <w:t>s: DRAFT</w:t>
            </w:r>
          </w:p>
        </w:tc>
      </w:tr>
    </w:tbl>
    <w:p w14:paraId="5902DBB8" w14:textId="77777777" w:rsidR="00097A92" w:rsidRDefault="00097A92" w:rsidP="00FF788A">
      <w:pPr>
        <w:pStyle w:val="NormalNoSpace"/>
      </w:pPr>
      <w:bookmarkStart w:id="0" w:name="bmKTitlePage"/>
      <w:bookmarkEnd w:id="0"/>
    </w:p>
    <w:p w14:paraId="5DB408CB" w14:textId="77777777" w:rsidR="00FF788A" w:rsidRDefault="00FF788A" w:rsidP="003A2E4C">
      <w:pPr>
        <w:sectPr w:rsidR="00FF788A" w:rsidSect="00097A9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134" w:bottom="907" w:left="1701" w:header="709" w:footer="709" w:gutter="0"/>
          <w:pgNumType w:start="0"/>
          <w:cols w:space="708"/>
          <w:titlePg/>
          <w:docGrid w:linePitch="360"/>
        </w:sectPr>
      </w:pPr>
    </w:p>
    <w:p w14:paraId="27575C14" w14:textId="28140851" w:rsidR="00A55B67" w:rsidRDefault="00A55B67" w:rsidP="00A55B67">
      <w:pPr>
        <w:pStyle w:val="Heading1NoNumb"/>
      </w:pPr>
      <w:r>
        <w:lastRenderedPageBreak/>
        <w:t>Project Description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74"/>
        <w:gridCol w:w="6287"/>
      </w:tblGrid>
      <w:tr w:rsidR="00A55B67" w:rsidRPr="006A0162" w14:paraId="60ACA230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5D743751" w14:textId="77777777" w:rsidR="00A55B67" w:rsidRPr="006A0162" w:rsidRDefault="00A55B67" w:rsidP="000F6635">
            <w:r w:rsidRPr="006A0162">
              <w:t>Project Name</w:t>
            </w:r>
          </w:p>
        </w:tc>
        <w:tc>
          <w:tcPr>
            <w:tcW w:w="6287" w:type="dxa"/>
            <w:vAlign w:val="center"/>
          </w:tcPr>
          <w:p w14:paraId="4E7B0647" w14:textId="43D4CD62" w:rsidR="00A55B67" w:rsidRPr="006A0162" w:rsidRDefault="00F355BF" w:rsidP="000F6635">
            <w:r>
              <w:t>Isles of Scilly – Museum and Cultural Centre</w:t>
            </w:r>
          </w:p>
        </w:tc>
      </w:tr>
      <w:tr w:rsidR="00A55B67" w:rsidRPr="006A0162" w14:paraId="625A2362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5308E3C5" w14:textId="77777777" w:rsidR="00A55B67" w:rsidRPr="006A0162" w:rsidRDefault="00A55B67" w:rsidP="000F6635">
            <w:r>
              <w:t>Scope of Work</w:t>
            </w:r>
          </w:p>
        </w:tc>
        <w:tc>
          <w:tcPr>
            <w:tcW w:w="6287" w:type="dxa"/>
            <w:vAlign w:val="center"/>
          </w:tcPr>
          <w:p w14:paraId="1716D79B" w14:textId="2A75186F" w:rsidR="00A55B67" w:rsidRPr="00E5451B" w:rsidRDefault="00F355BF" w:rsidP="000F6635">
            <w:r>
              <w:t>Extensive refurbishment and renovation of existing Town Hall and new extensions to create a new museum and cultural centre.</w:t>
            </w:r>
          </w:p>
        </w:tc>
      </w:tr>
      <w:tr w:rsidR="00A55B67" w:rsidRPr="006A0162" w14:paraId="554AA782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370C4AC8" w14:textId="77777777" w:rsidR="00A55B67" w:rsidRPr="006A0162" w:rsidRDefault="00A55B67" w:rsidP="000F6635">
            <w:r>
              <w:t>Employer</w:t>
            </w:r>
          </w:p>
        </w:tc>
        <w:tc>
          <w:tcPr>
            <w:tcW w:w="6287" w:type="dxa"/>
            <w:vAlign w:val="center"/>
          </w:tcPr>
          <w:p w14:paraId="6D9DAEE0" w14:textId="5AA4EE64" w:rsidR="00A55B67" w:rsidRPr="006A0162" w:rsidRDefault="00281097" w:rsidP="000F6635">
            <w:r>
              <w:t xml:space="preserve">Council </w:t>
            </w:r>
            <w:r w:rsidR="00F355BF">
              <w:t>o</w:t>
            </w:r>
            <w:r>
              <w:t xml:space="preserve">f </w:t>
            </w:r>
            <w:r w:rsidR="00F355BF">
              <w:t>t</w:t>
            </w:r>
            <w:r>
              <w:t xml:space="preserve">he Isles </w:t>
            </w:r>
            <w:proofErr w:type="gramStart"/>
            <w:r>
              <w:t>Of</w:t>
            </w:r>
            <w:proofErr w:type="gramEnd"/>
            <w:r>
              <w:t xml:space="preserve"> Scilly</w:t>
            </w:r>
          </w:p>
        </w:tc>
      </w:tr>
      <w:tr w:rsidR="00A55B67" w:rsidRPr="006A0162" w14:paraId="463B1499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2C0901DE" w14:textId="77777777" w:rsidR="00A55B67" w:rsidRPr="006A0162" w:rsidRDefault="00A55B67" w:rsidP="000F6635">
            <w:r>
              <w:t>Site Address</w:t>
            </w:r>
          </w:p>
        </w:tc>
        <w:tc>
          <w:tcPr>
            <w:tcW w:w="6287" w:type="dxa"/>
            <w:vAlign w:val="center"/>
          </w:tcPr>
          <w:p w14:paraId="70995ABE" w14:textId="590C3D19" w:rsidR="00A55B67" w:rsidRPr="006A0162" w:rsidRDefault="00F355BF" w:rsidP="000F6635">
            <w:r>
              <w:t xml:space="preserve">Town Hall, St Marys, Isles of Scilly, </w:t>
            </w:r>
            <w:r w:rsidRPr="00F355BF">
              <w:t>TR21 0PZ</w:t>
            </w:r>
          </w:p>
        </w:tc>
      </w:tr>
      <w:tr w:rsidR="00A55B67" w:rsidRPr="006A0162" w14:paraId="52283063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39208DF" w14:textId="77777777" w:rsidR="00A55B67" w:rsidRPr="006A0162" w:rsidRDefault="00A55B67" w:rsidP="000F6635">
            <w:r>
              <w:t>Employer Contact</w:t>
            </w:r>
          </w:p>
        </w:tc>
        <w:tc>
          <w:tcPr>
            <w:tcW w:w="6287" w:type="dxa"/>
            <w:vAlign w:val="center"/>
          </w:tcPr>
          <w:p w14:paraId="746B444D" w14:textId="003BD191" w:rsidR="00A55B67" w:rsidRPr="006A0162" w:rsidRDefault="00281097" w:rsidP="000F6635">
            <w:r>
              <w:t xml:space="preserve">Keith Grossett – Council </w:t>
            </w:r>
            <w:proofErr w:type="gramStart"/>
            <w:r>
              <w:t>Of</w:t>
            </w:r>
            <w:proofErr w:type="gramEnd"/>
            <w:r>
              <w:t xml:space="preserve"> The Isles Of Scilly</w:t>
            </w:r>
          </w:p>
        </w:tc>
      </w:tr>
      <w:tr w:rsidR="00A55B67" w:rsidRPr="006E397F" w14:paraId="4C0D5F36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AD52DE3" w14:textId="77777777" w:rsidR="00A55B67" w:rsidRPr="006E397F" w:rsidRDefault="00A55B67" w:rsidP="000F6635">
            <w:r w:rsidRPr="006E397F">
              <w:t>Programme</w:t>
            </w:r>
            <w:r>
              <w:t xml:space="preserve"> (Construction)</w:t>
            </w:r>
          </w:p>
        </w:tc>
        <w:tc>
          <w:tcPr>
            <w:tcW w:w="6287" w:type="dxa"/>
            <w:vAlign w:val="center"/>
          </w:tcPr>
          <w:p w14:paraId="0F4E5B33" w14:textId="14C56E53" w:rsidR="00A55B67" w:rsidRPr="006E397F" w:rsidRDefault="00F355BF" w:rsidP="000F6635">
            <w:r>
              <w:t>March 2024 – March 2025</w:t>
            </w:r>
          </w:p>
        </w:tc>
      </w:tr>
      <w:tr w:rsidR="00A55B67" w:rsidRPr="008B4EC6" w14:paraId="65BB7188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380A707C" w14:textId="77777777" w:rsidR="00A55B67" w:rsidRPr="008B4EC6" w:rsidRDefault="00A55B67" w:rsidP="000F6635">
            <w:r w:rsidRPr="008B4EC6">
              <w:t>Current Forecast Cost</w:t>
            </w:r>
          </w:p>
        </w:tc>
        <w:tc>
          <w:tcPr>
            <w:tcW w:w="6287" w:type="dxa"/>
            <w:vAlign w:val="center"/>
          </w:tcPr>
          <w:p w14:paraId="038A2509" w14:textId="35764610" w:rsidR="00A55B67" w:rsidRPr="008B4EC6" w:rsidRDefault="00F355BF" w:rsidP="000F6635">
            <w:r>
              <w:t>£</w:t>
            </w:r>
            <w:r w:rsidRPr="00F355BF">
              <w:t>4</w:t>
            </w:r>
            <w:r>
              <w:t xml:space="preserve">.6m (excluding contractor preliminaries, overhead and profit, design fees, contingency, </w:t>
            </w:r>
            <w:proofErr w:type="gramStart"/>
            <w:r>
              <w:t>inflation</w:t>
            </w:r>
            <w:proofErr w:type="gramEnd"/>
            <w:r>
              <w:t xml:space="preserve"> and VAT)</w:t>
            </w:r>
          </w:p>
        </w:tc>
      </w:tr>
      <w:tr w:rsidR="00A55B67" w:rsidRPr="006E397F" w14:paraId="4BE9D747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2FF4F23" w14:textId="77777777" w:rsidR="00A55B67" w:rsidRPr="006E397F" w:rsidRDefault="00A55B67" w:rsidP="000F6635">
            <w:r w:rsidRPr="006E397F">
              <w:t>Form of Procurement</w:t>
            </w:r>
          </w:p>
        </w:tc>
        <w:tc>
          <w:tcPr>
            <w:tcW w:w="6287" w:type="dxa"/>
            <w:vAlign w:val="center"/>
          </w:tcPr>
          <w:p w14:paraId="778BDEA8" w14:textId="77777777" w:rsidR="00A55B67" w:rsidRPr="006E397F" w:rsidRDefault="00A55B67" w:rsidP="000F6635">
            <w:r w:rsidRPr="006E397F">
              <w:t xml:space="preserve">Traditional - 2 Stage </w:t>
            </w:r>
          </w:p>
        </w:tc>
      </w:tr>
      <w:tr w:rsidR="00A55B67" w:rsidRPr="000506DB" w14:paraId="5E3C345A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3CF0A4D0" w14:textId="77777777" w:rsidR="00A55B67" w:rsidRPr="000506DB" w:rsidRDefault="00A55B67" w:rsidP="000F6635">
            <w:r>
              <w:t>Stage 1 Tender</w:t>
            </w:r>
            <w:r w:rsidRPr="000506DB">
              <w:t xml:space="preserve"> Return </w:t>
            </w:r>
          </w:p>
        </w:tc>
        <w:tc>
          <w:tcPr>
            <w:tcW w:w="6287" w:type="dxa"/>
            <w:vAlign w:val="center"/>
          </w:tcPr>
          <w:p w14:paraId="76EF87DE" w14:textId="31AF38EB" w:rsidR="00A55B67" w:rsidRPr="000506DB" w:rsidRDefault="00F355BF" w:rsidP="000F6635">
            <w:r>
              <w:t>20/09/</w:t>
            </w:r>
            <w:r w:rsidR="00281097">
              <w:t>2023</w:t>
            </w:r>
          </w:p>
        </w:tc>
      </w:tr>
      <w:tr w:rsidR="00A55B67" w:rsidRPr="000506DB" w14:paraId="1A042072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46B13F54" w14:textId="77777777" w:rsidR="00A55B67" w:rsidRPr="000506DB" w:rsidRDefault="00A55B67" w:rsidP="000F6635">
            <w:r>
              <w:t>Contractor</w:t>
            </w:r>
            <w:r w:rsidRPr="000506DB">
              <w:t xml:space="preserve"> Selection due </w:t>
            </w:r>
          </w:p>
        </w:tc>
        <w:tc>
          <w:tcPr>
            <w:tcW w:w="6287" w:type="dxa"/>
            <w:vAlign w:val="center"/>
          </w:tcPr>
          <w:p w14:paraId="18D7632B" w14:textId="6F4E43C8" w:rsidR="00A55B67" w:rsidRPr="000506DB" w:rsidRDefault="00EC4F59" w:rsidP="000F6635">
            <w:r>
              <w:t>04/10</w:t>
            </w:r>
            <w:r w:rsidR="00281097">
              <w:t>/2023</w:t>
            </w:r>
          </w:p>
        </w:tc>
      </w:tr>
      <w:tr w:rsidR="005C540C" w:rsidRPr="006A0162" w14:paraId="3022F36D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18DC6EB4" w14:textId="612A8297" w:rsidR="005C540C" w:rsidRPr="006A0162" w:rsidRDefault="005C540C" w:rsidP="005C540C">
            <w:r>
              <w:t>Stage 2 Tender</w:t>
            </w:r>
            <w:r w:rsidRPr="000506DB">
              <w:t xml:space="preserve"> Return </w:t>
            </w:r>
          </w:p>
        </w:tc>
        <w:tc>
          <w:tcPr>
            <w:tcW w:w="6287" w:type="dxa"/>
            <w:vAlign w:val="center"/>
          </w:tcPr>
          <w:p w14:paraId="5B8FA111" w14:textId="660E3E35" w:rsidR="005C540C" w:rsidRDefault="00EC4F59" w:rsidP="005C540C">
            <w:r>
              <w:t>19/01</w:t>
            </w:r>
            <w:r w:rsidR="005C540C">
              <w:t>/202</w:t>
            </w:r>
            <w:r>
              <w:t>4</w:t>
            </w:r>
          </w:p>
        </w:tc>
      </w:tr>
      <w:tr w:rsidR="005C540C" w:rsidRPr="006A0162" w14:paraId="221A7BDA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2B5D7541" w14:textId="77777777" w:rsidR="005C540C" w:rsidRPr="006A0162" w:rsidRDefault="005C540C" w:rsidP="005C540C">
            <w:r w:rsidRPr="006A0162">
              <w:t>Start on Site</w:t>
            </w:r>
          </w:p>
        </w:tc>
        <w:tc>
          <w:tcPr>
            <w:tcW w:w="6287" w:type="dxa"/>
            <w:vAlign w:val="center"/>
          </w:tcPr>
          <w:p w14:paraId="3B680F29" w14:textId="15E62F5E" w:rsidR="005C540C" w:rsidRPr="004D131A" w:rsidRDefault="00EC4F59" w:rsidP="005C540C">
            <w:pPr>
              <w:rPr>
                <w:i/>
              </w:rPr>
            </w:pPr>
            <w:r>
              <w:rPr>
                <w:iCs/>
              </w:rPr>
              <w:t>01/04</w:t>
            </w:r>
            <w:r w:rsidR="005C540C">
              <w:rPr>
                <w:iCs/>
              </w:rPr>
              <w:t>/202</w:t>
            </w:r>
            <w:r>
              <w:rPr>
                <w:iCs/>
              </w:rPr>
              <w:t>4</w:t>
            </w:r>
          </w:p>
        </w:tc>
      </w:tr>
      <w:tr w:rsidR="005C540C" w:rsidRPr="006A0162" w14:paraId="74BE9FA5" w14:textId="77777777" w:rsidTr="000F6635">
        <w:trPr>
          <w:trHeight w:val="567"/>
          <w:jc w:val="center"/>
        </w:trPr>
        <w:tc>
          <w:tcPr>
            <w:tcW w:w="2774" w:type="dxa"/>
            <w:vAlign w:val="center"/>
          </w:tcPr>
          <w:p w14:paraId="6D0E1982" w14:textId="77777777" w:rsidR="005C540C" w:rsidRPr="006A0162" w:rsidRDefault="005C540C" w:rsidP="005C540C">
            <w:r w:rsidRPr="006A0162">
              <w:t>Anticipated Completion</w:t>
            </w:r>
          </w:p>
        </w:tc>
        <w:tc>
          <w:tcPr>
            <w:tcW w:w="6287" w:type="dxa"/>
            <w:vAlign w:val="center"/>
          </w:tcPr>
          <w:p w14:paraId="50F57CB9" w14:textId="251D4A04" w:rsidR="005C540C" w:rsidRPr="006A0162" w:rsidRDefault="005C540C" w:rsidP="005C540C">
            <w:r>
              <w:t>31/03/202</w:t>
            </w:r>
            <w:r w:rsidR="00EC4F59">
              <w:t>5</w:t>
            </w:r>
          </w:p>
        </w:tc>
      </w:tr>
    </w:tbl>
    <w:p w14:paraId="4FFF5FFF" w14:textId="77777777" w:rsidR="00A55B67" w:rsidRPr="003667C2" w:rsidRDefault="00A55B67" w:rsidP="00A55B67">
      <w:pPr>
        <w:rPr>
          <w:rFonts w:eastAsiaTheme="majorEastAsia" w:cstheme="majorBidi"/>
          <w:bCs/>
          <w:color w:val="B51233"/>
          <w:sz w:val="28"/>
          <w:szCs w:val="28"/>
        </w:rPr>
      </w:pPr>
    </w:p>
    <w:p w14:paraId="13129893" w14:textId="77777777" w:rsidR="00A55B67" w:rsidRPr="002427ED" w:rsidRDefault="00A55B67" w:rsidP="00A55B67">
      <w:pPr>
        <w:pStyle w:val="Heading3NoNumb"/>
        <w:rPr>
          <w:rFonts w:cs="Arial"/>
        </w:rPr>
      </w:pPr>
      <w:bookmarkStart w:id="1" w:name="_Toc133579639"/>
      <w:r w:rsidRPr="002427ED">
        <w:rPr>
          <w:rFonts w:cs="Arial"/>
        </w:rPr>
        <w:t>Professional Team</w:t>
      </w:r>
      <w:bookmarkEnd w:id="1"/>
    </w:p>
    <w:p w14:paraId="4B73F833" w14:textId="77777777" w:rsidR="00A55B67" w:rsidRPr="00776E28" w:rsidRDefault="00A55B67" w:rsidP="00A55B67">
      <w:r w:rsidRPr="00776E28">
        <w:t>The Employer’s Consultant Team comprises:</w:t>
      </w:r>
    </w:p>
    <w:p w14:paraId="6D443223" w14:textId="5F7038B2" w:rsidR="00F355BF" w:rsidRDefault="00F355BF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>
        <w:t>Project Director – Neil Richardson</w:t>
      </w:r>
    </w:p>
    <w:p w14:paraId="3B058A3B" w14:textId="293B915C" w:rsidR="00A55B67" w:rsidRPr="00776E28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 w:rsidRPr="00776E28">
        <w:t>Project Manager</w:t>
      </w:r>
      <w:r w:rsidR="00F355BF">
        <w:t xml:space="preserve"> – David Clarke Associates</w:t>
      </w:r>
    </w:p>
    <w:p w14:paraId="08FC289A" w14:textId="581FFCBE" w:rsidR="00281097" w:rsidRDefault="0028109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>
        <w:t>Architect</w:t>
      </w:r>
      <w:r w:rsidR="00F355BF">
        <w:t xml:space="preserve"> – Purcell </w:t>
      </w:r>
    </w:p>
    <w:p w14:paraId="5E94BAC5" w14:textId="2620AB02" w:rsidR="00A55B67" w:rsidRPr="00776E28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 w:rsidRPr="00776E28">
        <w:t xml:space="preserve">Structural Engineer </w:t>
      </w:r>
      <w:r w:rsidR="00F355BF">
        <w:t xml:space="preserve">– Fenton Holloway </w:t>
      </w:r>
    </w:p>
    <w:p w14:paraId="0ACE0065" w14:textId="0E7CFB6C" w:rsidR="00A55B67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>
        <w:t>Quantity Surveyor</w:t>
      </w:r>
      <w:r w:rsidR="00F355BF">
        <w:t xml:space="preserve"> – Currie &amp; Brown </w:t>
      </w:r>
    </w:p>
    <w:p w14:paraId="1BF1DA97" w14:textId="1CDFF5A9" w:rsidR="00A55B67" w:rsidRDefault="00A55B67" w:rsidP="00A55B67">
      <w:pPr>
        <w:pStyle w:val="Bullet1"/>
        <w:numPr>
          <w:ilvl w:val="0"/>
          <w:numId w:val="33"/>
        </w:numPr>
        <w:spacing w:after="0" w:line="280" w:lineRule="atLeast"/>
        <w:contextualSpacing w:val="0"/>
      </w:pPr>
      <w:r>
        <w:t>Principal Designer</w:t>
      </w:r>
      <w:r w:rsidR="00F355BF">
        <w:t xml:space="preserve"> – Purcell </w:t>
      </w:r>
    </w:p>
    <w:p w14:paraId="5D22DB2F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2" w:name="_Toc434655808"/>
      <w:bookmarkStart w:id="3" w:name="_Toc133579640"/>
      <w:r>
        <w:t>Procurement Route</w:t>
      </w:r>
      <w:bookmarkEnd w:id="2"/>
      <w:bookmarkEnd w:id="3"/>
      <w:r>
        <w:t xml:space="preserve"> </w:t>
      </w:r>
    </w:p>
    <w:p w14:paraId="1D3F7E68" w14:textId="32CC1399" w:rsidR="00A55B67" w:rsidRDefault="00A55B67" w:rsidP="00A55B67">
      <w:r>
        <w:t>This is to be a Construct Only contract, with Pre-Construction advice from the selected Contractor.</w:t>
      </w:r>
      <w:r w:rsidRPr="00BA3276">
        <w:t xml:space="preserve"> </w:t>
      </w:r>
      <w:r>
        <w:t xml:space="preserve">The proposed form of contract will be JCT </w:t>
      </w:r>
      <w:r w:rsidR="00EC4F59">
        <w:t>SBCXQ</w:t>
      </w:r>
      <w:r>
        <w:t xml:space="preserve"> 2016 with contractor design elements.</w:t>
      </w:r>
    </w:p>
    <w:p w14:paraId="27E11793" w14:textId="123ED5D3" w:rsidR="00A55B67" w:rsidRDefault="00A55B67" w:rsidP="00A55B67">
      <w:r>
        <w:t xml:space="preserve">The Contract will include some element of Contractor’s Design </w:t>
      </w:r>
      <w:r w:rsidR="00EC4F59">
        <w:t>which are being confirmed during RIBA Stage 4.</w:t>
      </w:r>
    </w:p>
    <w:p w14:paraId="01523A4C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4" w:name="_Toc434655809"/>
      <w:bookmarkStart w:id="5" w:name="_Toc133579641"/>
      <w:r w:rsidRPr="0000194E">
        <w:lastRenderedPageBreak/>
        <w:t>Project</w:t>
      </w:r>
      <w:r>
        <w:t xml:space="preserve"> Information</w:t>
      </w:r>
      <w:bookmarkEnd w:id="4"/>
      <w:bookmarkEnd w:id="5"/>
    </w:p>
    <w:p w14:paraId="7AA2A2B3" w14:textId="77777777" w:rsidR="00EC4F59" w:rsidRDefault="00A55B67" w:rsidP="00A55B67">
      <w:r>
        <w:t xml:space="preserve">Current design, scope and programme details are included in the Tender Documents at Appendix A (Specification – Appendix A). </w:t>
      </w:r>
    </w:p>
    <w:p w14:paraId="4A932B8F" w14:textId="525D3142" w:rsidR="00A55B67" w:rsidRDefault="00A55B67" w:rsidP="00A55B67">
      <w:r>
        <w:t xml:space="preserve">A strategic programme is </w:t>
      </w:r>
      <w:r w:rsidR="00EC4F59">
        <w:t>being updated</w:t>
      </w:r>
      <w:r>
        <w:t>, a</w:t>
      </w:r>
      <w:r w:rsidR="00EC4F59">
        <w:t>s well as the</w:t>
      </w:r>
      <w:r>
        <w:t xml:space="preserve"> Risk Register. The Contractor is required to focus on post contract programme and overall project risks.</w:t>
      </w:r>
    </w:p>
    <w:p w14:paraId="0AFADE67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6" w:name="_Toc368910358"/>
      <w:bookmarkStart w:id="7" w:name="_Toc434655810"/>
      <w:bookmarkStart w:id="8" w:name="_Toc133579642"/>
      <w:r>
        <w:t>Programme</w:t>
      </w:r>
      <w:bookmarkEnd w:id="6"/>
      <w:bookmarkEnd w:id="7"/>
      <w:bookmarkEnd w:id="8"/>
    </w:p>
    <w:p w14:paraId="5532BF01" w14:textId="77777777" w:rsidR="00A55B67" w:rsidRDefault="00A55B67" w:rsidP="00A55B67">
      <w:r>
        <w:t>Key dates are:</w:t>
      </w:r>
    </w:p>
    <w:p w14:paraId="16D65BF0" w14:textId="1783FD95" w:rsidR="00A55B67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>
        <w:t>Contractor Appointment (commencement of Stage 2)</w:t>
      </w:r>
      <w:r>
        <w:tab/>
        <w:t xml:space="preserve"> </w:t>
      </w:r>
      <w:r w:rsidR="00EC4F59">
        <w:t>04/10/2023</w:t>
      </w:r>
    </w:p>
    <w:p w14:paraId="3891C01C" w14:textId="10E0D5EE" w:rsidR="00A55B67" w:rsidRPr="002F284A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 w:rsidRPr="002F284A">
        <w:t>Agree Contract Sum</w:t>
      </w:r>
      <w:r w:rsidRPr="002F284A">
        <w:tab/>
      </w:r>
      <w:r w:rsidRPr="002F284A">
        <w:tab/>
      </w:r>
      <w:r w:rsidRPr="002F284A">
        <w:tab/>
      </w:r>
      <w:r>
        <w:tab/>
      </w:r>
      <w:r>
        <w:tab/>
        <w:t xml:space="preserve"> </w:t>
      </w:r>
      <w:proofErr w:type="gramStart"/>
      <w:r w:rsidR="00EC4F59">
        <w:t>19/02</w:t>
      </w:r>
      <w:r w:rsidR="00281097">
        <w:t>/202</w:t>
      </w:r>
      <w:r w:rsidR="00EC4F59">
        <w:t>4</w:t>
      </w:r>
      <w:proofErr w:type="gramEnd"/>
    </w:p>
    <w:p w14:paraId="4A83B54F" w14:textId="42354DAE" w:rsidR="00A55B67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>
        <w:t>Construction Start Date</w:t>
      </w:r>
      <w:r>
        <w:tab/>
      </w:r>
      <w:r>
        <w:tab/>
      </w:r>
      <w:r>
        <w:tab/>
      </w:r>
      <w:r>
        <w:tab/>
        <w:t xml:space="preserve"> </w:t>
      </w:r>
      <w:proofErr w:type="gramStart"/>
      <w:r w:rsidR="00EC4F59">
        <w:t>01/04</w:t>
      </w:r>
      <w:r>
        <w:t>/202</w:t>
      </w:r>
      <w:r w:rsidR="00EC4F59">
        <w:t>4</w:t>
      </w:r>
      <w:proofErr w:type="gramEnd"/>
    </w:p>
    <w:p w14:paraId="39CF67F3" w14:textId="09E4FD73" w:rsidR="00A55B67" w:rsidRDefault="00A55B67" w:rsidP="00A55B67">
      <w:pPr>
        <w:pStyle w:val="ListParagraph"/>
        <w:numPr>
          <w:ilvl w:val="0"/>
          <w:numId w:val="34"/>
        </w:numPr>
        <w:spacing w:after="120" w:line="280" w:lineRule="atLeast"/>
      </w:pPr>
      <w:r>
        <w:t>Construction Completion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 w:rsidR="00281097">
        <w:t>31</w:t>
      </w:r>
      <w:r>
        <w:t>/</w:t>
      </w:r>
      <w:r w:rsidR="00281097">
        <w:t>03</w:t>
      </w:r>
      <w:r>
        <w:t>/202</w:t>
      </w:r>
      <w:r w:rsidR="00EC4F59">
        <w:t>5</w:t>
      </w:r>
    </w:p>
    <w:p w14:paraId="64D39D5B" w14:textId="77777777" w:rsidR="00A55B67" w:rsidRDefault="00A55B67" w:rsidP="00A55B67">
      <w:pPr>
        <w:pStyle w:val="Heading2"/>
        <w:keepLines w:val="0"/>
        <w:numPr>
          <w:ilvl w:val="1"/>
          <w:numId w:val="32"/>
        </w:numPr>
        <w:spacing w:before="240" w:after="120" w:line="280" w:lineRule="atLeast"/>
        <w:ind w:left="426" w:hanging="426"/>
      </w:pPr>
      <w:bookmarkStart w:id="9" w:name="_Toc434655812"/>
      <w:bookmarkStart w:id="10" w:name="_Toc133579644"/>
      <w:r>
        <w:t>Risk Register</w:t>
      </w:r>
      <w:bookmarkEnd w:id="9"/>
      <w:bookmarkEnd w:id="10"/>
    </w:p>
    <w:p w14:paraId="2548A239" w14:textId="29BD3F3C" w:rsidR="00A55B67" w:rsidRDefault="00A55B67" w:rsidP="00A55B67">
      <w:r>
        <w:t>A Risk Register</w:t>
      </w:r>
      <w:r w:rsidR="00EC4F59">
        <w:t xml:space="preserve"> is currently being updated, however some of the key risks are noted below:</w:t>
      </w:r>
    </w:p>
    <w:p w14:paraId="2DF83250" w14:textId="3F16B194" w:rsidR="00EC4F59" w:rsidRDefault="00EC4F59" w:rsidP="00EC4F59">
      <w:pPr>
        <w:pStyle w:val="Bullet1"/>
      </w:pPr>
      <w:r>
        <w:t>Working in a listed building</w:t>
      </w:r>
    </w:p>
    <w:p w14:paraId="0456D99C" w14:textId="7CBFF404" w:rsidR="00EC4F59" w:rsidRDefault="00EC4F59" w:rsidP="00EC4F59">
      <w:pPr>
        <w:pStyle w:val="Bullet1"/>
      </w:pPr>
      <w:r>
        <w:t>Working in a remote location</w:t>
      </w:r>
    </w:p>
    <w:p w14:paraId="261AD0A6" w14:textId="60A43625" w:rsidR="00EC4F59" w:rsidRDefault="00EC4F59" w:rsidP="00EC4F59">
      <w:pPr>
        <w:pStyle w:val="Bullet1"/>
      </w:pPr>
      <w:r>
        <w:t>Party wall requirements with neighbours</w:t>
      </w:r>
    </w:p>
    <w:p w14:paraId="17CF1670" w14:textId="0619B618" w:rsidR="00EC4F59" w:rsidRDefault="00EC4F59" w:rsidP="00EC4F59">
      <w:pPr>
        <w:pStyle w:val="Bullet1"/>
      </w:pPr>
      <w:r>
        <w:t>Funding deadlines</w:t>
      </w:r>
    </w:p>
    <w:p w14:paraId="6D03871E" w14:textId="77777777" w:rsidR="00EC4F59" w:rsidRDefault="00EC4F59" w:rsidP="00A55B67"/>
    <w:p w14:paraId="6E842957" w14:textId="77777777" w:rsidR="00A55B67" w:rsidRDefault="00A55B67" w:rsidP="00A55B67"/>
    <w:p w14:paraId="5F32D721" w14:textId="77777777" w:rsidR="00A55B67" w:rsidRDefault="00A55B67" w:rsidP="00A55B67"/>
    <w:p w14:paraId="3C73F5D0" w14:textId="77777777" w:rsidR="00A55B67" w:rsidRDefault="00A55B67" w:rsidP="00A55B67"/>
    <w:p w14:paraId="47AA0AD2" w14:textId="77777777" w:rsidR="00A55B67" w:rsidRDefault="00A55B67" w:rsidP="00A55B67"/>
    <w:p w14:paraId="160E4660" w14:textId="03A0A4EB" w:rsidR="00A55B67" w:rsidRPr="00A55B67" w:rsidRDefault="00A55B67" w:rsidP="00A55B67">
      <w:pPr>
        <w:sectPr w:rsidR="00A55B67" w:rsidRPr="00A55B67" w:rsidSect="00A95AB1">
          <w:footerReference w:type="default" r:id="rId12"/>
          <w:pgSz w:w="11906" w:h="16838" w:code="9"/>
          <w:pgMar w:top="1134" w:right="1134" w:bottom="1559" w:left="1701" w:header="709" w:footer="454" w:gutter="0"/>
          <w:pgNumType w:start="1"/>
          <w:cols w:space="708"/>
          <w:docGrid w:linePitch="360"/>
        </w:sectPr>
      </w:pPr>
    </w:p>
    <w:p w14:paraId="3CAE815B" w14:textId="77777777" w:rsidR="0098684F" w:rsidRPr="002468EB" w:rsidRDefault="0098684F" w:rsidP="002468EB">
      <w:bookmarkStart w:id="11" w:name="bmkBackPage"/>
      <w:bookmarkEnd w:id="11"/>
    </w:p>
    <w:sectPr w:rsidR="0098684F" w:rsidRPr="002468EB" w:rsidSect="00A95AB1">
      <w:headerReference w:type="default" r:id="rId13"/>
      <w:footerReference w:type="default" r:id="rId14"/>
      <w:pgSz w:w="11906" w:h="16838" w:code="9"/>
      <w:pgMar w:top="1134" w:right="1134" w:bottom="1559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97849" w14:textId="77777777" w:rsidR="00A55B67" w:rsidRDefault="00A55B67" w:rsidP="007F7A4C">
      <w:pPr>
        <w:spacing w:after="0" w:line="240" w:lineRule="auto"/>
      </w:pPr>
      <w:r>
        <w:separator/>
      </w:r>
    </w:p>
  </w:endnote>
  <w:endnote w:type="continuationSeparator" w:id="0">
    <w:p w14:paraId="0F94BFD9" w14:textId="77777777" w:rsidR="00A55B67" w:rsidRDefault="00A55B67" w:rsidP="007F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D5D4" w14:textId="77777777" w:rsidR="00F7619B" w:rsidRDefault="00F7619B">
    <w:pPr>
      <w:pStyle w:val="Footer"/>
    </w:pPr>
  </w:p>
  <w:tbl>
    <w:tblPr>
      <w:tblStyle w:val="TableGrid"/>
      <w:tblW w:w="5000" w:type="pct"/>
      <w:tblBorders>
        <w:top w:val="single" w:sz="4" w:space="0" w:color="B5123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9"/>
      <w:gridCol w:w="3402"/>
    </w:tblGrid>
    <w:tr w:rsidR="00F7619B" w:rsidRPr="008839C5" w14:paraId="7BB24E73" w14:textId="77777777" w:rsidTr="0074755F">
      <w:tc>
        <w:tcPr>
          <w:tcW w:w="3125" w:type="pct"/>
        </w:tcPr>
        <w:p w14:paraId="63F81F9F" w14:textId="2718CD8C" w:rsidR="00F7619B" w:rsidRPr="00CB1B34" w:rsidRDefault="00F7619B" w:rsidP="00F53CC6">
          <w:pPr>
            <w:pStyle w:val="FooterBold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 w:rsidRPr="0048252E">
            <w:instrText xml:space="preserve"> DOCVARIABLE  FConfidentiality  \* MERGEFORMAT </w:instrText>
          </w:r>
          <w:r>
            <w:fldChar w:fldCharType="separate"/>
          </w:r>
          <w:r w:rsidR="005C540C" w:rsidRPr="005C540C">
            <w:rPr>
              <w:bCs/>
              <w:lang w:val="en-US"/>
            </w:rPr>
            <w:instrText xml:space="preserve"> 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FConfidentiality \* MERGEFORMAT </w:instrText>
          </w:r>
          <w:r>
            <w:fldChar w:fldCharType="separate"/>
          </w:r>
          <w:r w:rsidR="005C540C">
            <w:instrText xml:space="preserve"> 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 xml:space="preserve"> </w:t>
          </w:r>
          <w:r w:rsidRPr="00A1673D">
            <w:fldChar w:fldCharType="end"/>
          </w:r>
        </w:p>
        <w:p w14:paraId="40E20F79" w14:textId="73190B80" w:rsidR="00F7619B" w:rsidRDefault="00F7619B" w:rsidP="00F53CC6">
          <w:pPr>
            <w:pStyle w:val="Footer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>
            <w:instrText xml:space="preserve"> DOCVARIABLE  FText</w:instrText>
          </w:r>
          <w:r w:rsidRPr="0048252E">
            <w:instrText xml:space="preserve">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4101565   Part 2 -</w:instrText>
          </w:r>
          <w:r w:rsidR="005C540C">
            <w:instrText xml:space="preserve"> Project Description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</w:instrText>
          </w:r>
          <w:r>
            <w:instrText>Text</w:instrText>
          </w:r>
          <w:r w:rsidRPr="0048252E">
            <w:instrText xml:space="preserve"> \* MERGEFORMAT </w:instrText>
          </w:r>
          <w:r>
            <w:fldChar w:fldCharType="separate"/>
          </w:r>
          <w:r w:rsidR="005C540C">
            <w:instrText>4101565   Part 2 - Project Description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>4101565   Part 2 - Project Description</w:t>
          </w:r>
          <w:r w:rsidRPr="00A1673D">
            <w:fldChar w:fldCharType="end"/>
          </w:r>
        </w:p>
        <w:p w14:paraId="3B786056" w14:textId="4E8917B9" w:rsidR="00F7619B" w:rsidRDefault="005C540C" w:rsidP="00F53CC6">
          <w:pPr>
            <w:pStyle w:val="FooterFileName"/>
          </w:pPr>
          <w:fldSimple w:instr=" FILENAME  \p  \* MERGEFORMAT ">
            <w:r>
              <w:t>J:\Jobs\4101565 CIOS Housing Maintenance Delivery 19_20\Off Island Toilets and Fire Stations\Invitiation to Tender Documents - 2 Stage Tenders\1 - Part 1, 2, 3\CIoS - Off Site Toilets &amp; Fire Stations - Part 2 - Project Description.docx</w:t>
            </w:r>
          </w:fldSimple>
        </w:p>
      </w:tc>
      <w:tc>
        <w:tcPr>
          <w:tcW w:w="1875" w:type="pct"/>
        </w:tcPr>
        <w:p w14:paraId="141492BE" w14:textId="77777777" w:rsidR="00F7619B" w:rsidRDefault="00F7619B" w:rsidP="000179C8">
          <w:pPr>
            <w:pStyle w:val="Footer"/>
            <w:jc w:val="right"/>
          </w:pPr>
        </w:p>
        <w:p w14:paraId="744E5225" w14:textId="77777777" w:rsidR="00F7619B" w:rsidRPr="00426219" w:rsidRDefault="00F7619B" w:rsidP="008D258A">
          <w:pPr>
            <w:pStyle w:val="Footer"/>
            <w:jc w:val="right"/>
          </w:pPr>
          <w:r w:rsidRPr="00426219">
            <w:t>www.curriebrown.com</w:t>
          </w:r>
          <w:r w:rsidRPr="00426219">
            <w:rPr>
              <w:color w:val="B51233"/>
            </w:rPr>
            <w:t xml:space="preserve"> | </w:t>
          </w:r>
          <w:r>
            <w:t>contents</w:t>
          </w:r>
        </w:p>
      </w:tc>
    </w:tr>
  </w:tbl>
  <w:p w14:paraId="0278791C" w14:textId="77777777" w:rsidR="00F7619B" w:rsidRPr="00426219" w:rsidRDefault="00F7619B" w:rsidP="00A95AB1">
    <w:pPr>
      <w:pStyle w:val="FooterSmal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F39C" w14:textId="77777777" w:rsidR="00F7619B" w:rsidRDefault="00F7619B">
    <w:pPr>
      <w:pStyle w:val="Footer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5D789EF2" wp14:editId="7776932F">
          <wp:simplePos x="0" y="0"/>
          <wp:positionH relativeFrom="page">
            <wp:posOffset>4723765</wp:posOffset>
          </wp:positionH>
          <wp:positionV relativeFrom="page">
            <wp:posOffset>8914765</wp:posOffset>
          </wp:positionV>
          <wp:extent cx="2257200" cy="500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rie &amp; Brown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77A2" w14:textId="77777777" w:rsidR="00F7619B" w:rsidRDefault="00F7619B">
    <w:pPr>
      <w:pStyle w:val="Footer"/>
    </w:pPr>
  </w:p>
  <w:tbl>
    <w:tblPr>
      <w:tblStyle w:val="TableGrid"/>
      <w:tblW w:w="5000" w:type="pct"/>
      <w:tblBorders>
        <w:top w:val="single" w:sz="4" w:space="0" w:color="B5123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9"/>
      <w:gridCol w:w="3402"/>
    </w:tblGrid>
    <w:tr w:rsidR="00F7619B" w:rsidRPr="008839C5" w14:paraId="0EE0B98A" w14:textId="77777777" w:rsidTr="0074755F">
      <w:tc>
        <w:tcPr>
          <w:tcW w:w="3125" w:type="pct"/>
        </w:tcPr>
        <w:p w14:paraId="09035FF7" w14:textId="798CDC96" w:rsidR="00F7619B" w:rsidRPr="00CB1B34" w:rsidRDefault="00F7619B" w:rsidP="00F53CC6">
          <w:pPr>
            <w:pStyle w:val="FooterBold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 w:rsidRPr="0048252E">
            <w:instrText xml:space="preserve"> DOCVARIABLE  FConfidentiality  \* MERGEFORMAT </w:instrText>
          </w:r>
          <w:r>
            <w:fldChar w:fldCharType="separate"/>
          </w:r>
          <w:r w:rsidR="005C540C" w:rsidRPr="005C540C">
            <w:rPr>
              <w:bCs/>
              <w:lang w:val="en-US"/>
            </w:rPr>
            <w:instrText xml:space="preserve"> 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FConfidentiality \* MERGEFORMAT </w:instrText>
          </w:r>
          <w:r>
            <w:fldChar w:fldCharType="separate"/>
          </w:r>
          <w:r w:rsidR="005C540C">
            <w:instrText xml:space="preserve"> 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 xml:space="preserve"> </w:t>
          </w:r>
          <w:r w:rsidRPr="00A1673D">
            <w:fldChar w:fldCharType="end"/>
          </w:r>
        </w:p>
        <w:p w14:paraId="61853F99" w14:textId="743AE284" w:rsidR="00F7619B" w:rsidRDefault="00F7619B" w:rsidP="00F53CC6">
          <w:pPr>
            <w:pStyle w:val="Footer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>
            <w:instrText xml:space="preserve"> DOCVARIABLE  FText</w:instrText>
          </w:r>
          <w:r w:rsidRPr="0048252E">
            <w:instrText xml:space="preserve">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4101565   Part 2 -</w:instrText>
          </w:r>
          <w:r w:rsidR="005C540C">
            <w:instrText xml:space="preserve"> Project Description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</w:instrText>
          </w:r>
          <w:r>
            <w:instrText>Text</w:instrText>
          </w:r>
          <w:r w:rsidRPr="0048252E">
            <w:instrText xml:space="preserve"> \* MERGEFORMAT </w:instrText>
          </w:r>
          <w:r>
            <w:fldChar w:fldCharType="separate"/>
          </w:r>
          <w:r w:rsidR="005C540C">
            <w:instrText>4101565   Part 2 - Project Description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 xml:space="preserve">   Part 2 - Project Description</w:t>
          </w:r>
          <w:r w:rsidRPr="00A1673D">
            <w:fldChar w:fldCharType="end"/>
          </w:r>
        </w:p>
        <w:p w14:paraId="4FE5CB9D" w14:textId="72F388B2" w:rsidR="00F7619B" w:rsidRDefault="005C540C" w:rsidP="00F53CC6">
          <w:pPr>
            <w:pStyle w:val="FooterFileName"/>
          </w:pPr>
          <w:fldSimple w:instr=" FILENAME  \p  \* MERGEFORMAT ">
            <w:r>
              <w:t>J:\Jobs\4101565 CIOS Housing Maintenance Delivery 19_20\Off Island Toilets and Fire Stations\Invitiation to Tender Documents - 2 Stage Tenders\1 - Part 1, 2, 3\CIoS - Off Site Toilets &amp; Fire Stations - Part 2 - Project Description.docx</w:t>
            </w:r>
          </w:fldSimple>
        </w:p>
      </w:tc>
      <w:tc>
        <w:tcPr>
          <w:tcW w:w="1875" w:type="pct"/>
        </w:tcPr>
        <w:p w14:paraId="3DC1299E" w14:textId="77777777" w:rsidR="00F7619B" w:rsidRDefault="00F7619B" w:rsidP="000179C8">
          <w:pPr>
            <w:pStyle w:val="Footer"/>
            <w:jc w:val="right"/>
          </w:pPr>
        </w:p>
        <w:p w14:paraId="3666553C" w14:textId="77777777" w:rsidR="00F7619B" w:rsidRPr="00426219" w:rsidRDefault="00F7619B" w:rsidP="008D258A">
          <w:pPr>
            <w:pStyle w:val="Footer"/>
            <w:jc w:val="right"/>
          </w:pPr>
          <w:r w:rsidRPr="00426219">
            <w:t>www.curriebrown.com</w:t>
          </w:r>
          <w:r w:rsidRPr="00426219">
            <w:rPr>
              <w:color w:val="B51233"/>
            </w:rPr>
            <w:t xml:space="preserve"> | </w:t>
          </w: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A08DD">
            <w:rPr>
              <w:noProof/>
            </w:rPr>
            <w:t>1</w:t>
          </w:r>
          <w:r>
            <w:fldChar w:fldCharType="end"/>
          </w:r>
        </w:p>
      </w:tc>
    </w:tr>
  </w:tbl>
  <w:p w14:paraId="5E3A9555" w14:textId="77777777" w:rsidR="00F7619B" w:rsidRPr="00426219" w:rsidRDefault="00F7619B" w:rsidP="00A95AB1">
    <w:pPr>
      <w:pStyle w:val="FooterSmall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14D7" w14:textId="77777777" w:rsidR="005C540C" w:rsidRDefault="005C540C" w:rsidP="001937A0">
    <w:pPr>
      <w:pStyle w:val="CDFooterAddress"/>
      <w:spacing w:after="120"/>
      <w:ind w:right="-113"/>
    </w:pPr>
    <w:r>
      <w:rPr>
        <w:noProof/>
        <w:lang w:eastAsia="en-GB"/>
      </w:rPr>
      <w:drawing>
        <wp:inline distT="0" distB="0" distL="0" distR="0" wp14:anchorId="0C91DEF4" wp14:editId="5322F042">
          <wp:extent cx="2257200" cy="5004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rie &amp; Brown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200" cy="50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E4A397" w14:textId="77777777" w:rsidR="005C540C" w:rsidRDefault="005C540C" w:rsidP="001937A0">
    <w:pPr>
      <w:pStyle w:val="CDFooterAddress"/>
    </w:pPr>
    <w:bookmarkStart w:id="12" w:name="bmkCBOfficeDetails"/>
    <w:r>
      <w:t>Currie &amp; Brown UK Limited</w:t>
    </w:r>
  </w:p>
  <w:p w14:paraId="04F09794" w14:textId="77777777" w:rsidR="005C540C" w:rsidRDefault="005C540C" w:rsidP="001937A0">
    <w:pPr>
      <w:pStyle w:val="CDFooterAddress"/>
    </w:pPr>
    <w:r>
      <w:t>Kensington Court, Woodwater Park, Pynes Hill, Exeter, Devon, EX2 5TY</w:t>
    </w:r>
  </w:p>
  <w:p w14:paraId="4FFC0C00" w14:textId="77777777" w:rsidR="005C540C" w:rsidRDefault="005C540C" w:rsidP="001937A0">
    <w:pPr>
      <w:pStyle w:val="CDFooterAddress"/>
    </w:pPr>
    <w:r>
      <w:t xml:space="preserve">T </w:t>
    </w:r>
    <w:r w:rsidRPr="005C540C">
      <w:rPr>
        <w:rStyle w:val="charRed"/>
      </w:rPr>
      <w:t>|</w:t>
    </w:r>
    <w:r>
      <w:t xml:space="preserve"> +44(0)1392 813 040   E </w:t>
    </w:r>
    <w:r w:rsidRPr="005C540C">
      <w:rPr>
        <w:rStyle w:val="charRed"/>
      </w:rPr>
      <w:t>|</w:t>
    </w:r>
    <w:r>
      <w:t xml:space="preserve"> enquiries@curriebrown.com</w:t>
    </w:r>
  </w:p>
  <w:p w14:paraId="6266A10C" w14:textId="13654BB9" w:rsidR="005C540C" w:rsidRPr="00A95AB1" w:rsidRDefault="005C540C" w:rsidP="001937A0">
    <w:pPr>
      <w:pStyle w:val="CDFooterAddress"/>
    </w:pPr>
    <w:r>
      <w:t>www.curriebrown.com</w:t>
    </w:r>
    <w:bookmarkEnd w:id="12"/>
  </w:p>
  <w:p w14:paraId="163D4572" w14:textId="77777777" w:rsidR="005C540C" w:rsidRDefault="005C540C" w:rsidP="001937A0">
    <w:pPr>
      <w:pStyle w:val="FooterBold"/>
    </w:pPr>
  </w:p>
  <w:p w14:paraId="479DD219" w14:textId="77777777" w:rsidR="005C540C" w:rsidRPr="00AC4864" w:rsidRDefault="005C540C" w:rsidP="001937A0">
    <w:pPr>
      <w:pStyle w:val="FooterBol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05FE4" w14:textId="77777777" w:rsidR="00A55B67" w:rsidRDefault="00A55B67" w:rsidP="007F7A4C">
      <w:pPr>
        <w:spacing w:after="0" w:line="240" w:lineRule="auto"/>
      </w:pPr>
      <w:r>
        <w:separator/>
      </w:r>
    </w:p>
  </w:footnote>
  <w:footnote w:type="continuationSeparator" w:id="0">
    <w:p w14:paraId="04835244" w14:textId="77777777" w:rsidR="00A55B67" w:rsidRDefault="00A55B67" w:rsidP="007F7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single" w:sz="4" w:space="0" w:color="B5123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1"/>
    </w:tblGrid>
    <w:tr w:rsidR="00F7619B" w14:paraId="2F6B6924" w14:textId="77777777" w:rsidTr="0074755F">
      <w:tc>
        <w:tcPr>
          <w:tcW w:w="10204" w:type="dxa"/>
        </w:tcPr>
        <w:p w14:paraId="445F8441" w14:textId="02DB2178" w:rsidR="00F7619B" w:rsidRDefault="00F7619B" w:rsidP="00097A92">
          <w:pPr>
            <w:pStyle w:val="Header"/>
          </w:pPr>
          <w:r w:rsidRPr="00A1673D">
            <w:fldChar w:fldCharType="begin"/>
          </w:r>
          <w:r w:rsidRPr="00380B8E">
            <w:instrText xml:space="preserve"> IF </w:instrText>
          </w:r>
          <w:r>
            <w:fldChar w:fldCharType="begin"/>
          </w:r>
          <w:r w:rsidRPr="00380B8E">
            <w:instrText xml:space="preserve"> DOCVARIABLE  HDocClient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Council Of</w:instrText>
          </w:r>
          <w:r w:rsidR="005C540C">
            <w:instrText xml:space="preserve"> The Isles Of Scilly</w:instrText>
          </w:r>
          <w:r>
            <w:fldChar w:fldCharType="end"/>
          </w:r>
          <w:r w:rsidRPr="00380B8E">
            <w:instrText xml:space="preserve"> = "Error! No document variable supplied." " " </w:instrText>
          </w:r>
          <w:r>
            <w:fldChar w:fldCharType="begin"/>
          </w:r>
          <w:r w:rsidRPr="00380B8E">
            <w:instrText xml:space="preserve"> DOCVARIABLE  HDocClient \* MERGEFORMAT </w:instrText>
          </w:r>
          <w:r>
            <w:fldChar w:fldCharType="separate"/>
          </w:r>
          <w:r w:rsidR="005C540C">
            <w:instrText>Council Of The Isles Of Scilly</w:instrText>
          </w:r>
          <w:r>
            <w:fldChar w:fldCharType="end"/>
          </w:r>
          <w:r w:rsidRPr="00380B8E">
            <w:instrText xml:space="preserve"> \* MERGEFORMAT </w:instrText>
          </w:r>
          <w:r w:rsidRPr="00A1673D">
            <w:fldChar w:fldCharType="separate"/>
          </w:r>
          <w:r w:rsidR="005C540C">
            <w:rPr>
              <w:noProof/>
            </w:rPr>
            <w:t>Council Of The Isles Of Scilly</w:t>
          </w:r>
          <w:r w:rsidRPr="00A1673D">
            <w:fldChar w:fldCharType="end"/>
          </w:r>
        </w:p>
        <w:p w14:paraId="1F6189F5" w14:textId="4DBB76B0" w:rsidR="00F7619B" w:rsidRDefault="00F7619B" w:rsidP="00380B8E">
          <w:pPr>
            <w:pStyle w:val="Header"/>
          </w:pPr>
          <w:r w:rsidRPr="00A1673D">
            <w:fldChar w:fldCharType="begin"/>
          </w:r>
          <w:r w:rsidRPr="00380B8E">
            <w:instrText xml:space="preserve"> IF </w:instrText>
          </w:r>
          <w:r>
            <w:fldChar w:fldCharType="begin"/>
          </w:r>
          <w:r w:rsidRPr="00380B8E">
            <w:instrText xml:space="preserve"> DOCVARIABLE  HDoc</w:instrText>
          </w:r>
          <w:r>
            <w:instrText>Title</w:instrText>
          </w:r>
          <w:r w:rsidRPr="00380B8E">
            <w:instrText xml:space="preserve">  \* MERGEFORMAT </w:instrText>
          </w:r>
          <w:r>
            <w:fldChar w:fldCharType="separate"/>
          </w:r>
          <w:r w:rsidR="005C540C">
            <w:instrText>Of Site Toilets &amp; Fire Stations</w:instrText>
          </w:r>
          <w:r>
            <w:fldChar w:fldCharType="end"/>
          </w:r>
          <w:r w:rsidRPr="00380B8E">
            <w:instrText xml:space="preserve"> = "Error! No document variable supplied." " " </w:instrText>
          </w:r>
          <w:r>
            <w:fldChar w:fldCharType="begin"/>
          </w:r>
          <w:r w:rsidRPr="00380B8E">
            <w:instrText xml:space="preserve"> DOCVARIABLE  HDoc</w:instrText>
          </w:r>
          <w:r>
            <w:instrText>Title</w:instrText>
          </w:r>
          <w:r w:rsidRPr="00380B8E">
            <w:instrText xml:space="preserve"> \* MERGEFORMAT </w:instrText>
          </w:r>
          <w:r>
            <w:fldChar w:fldCharType="separate"/>
          </w:r>
          <w:r w:rsidR="005C540C">
            <w:instrText>Of Site Toilets &amp; Fire Stations</w:instrText>
          </w:r>
          <w:r>
            <w:fldChar w:fldCharType="end"/>
          </w:r>
          <w:r w:rsidRPr="00380B8E">
            <w:instrText xml:space="preserve"> \* MERGEFORMAT </w:instrText>
          </w:r>
          <w:r w:rsidRPr="00A1673D">
            <w:fldChar w:fldCharType="separate"/>
          </w:r>
          <w:r w:rsidR="00F355BF">
            <w:rPr>
              <w:noProof/>
            </w:rPr>
            <w:t>Museum and Cultural Centre</w:t>
          </w:r>
          <w:r w:rsidRPr="00A1673D">
            <w:fldChar w:fldCharType="end"/>
          </w:r>
        </w:p>
        <w:p w14:paraId="7BF63565" w14:textId="776A5F6E" w:rsidR="00F7619B" w:rsidRPr="00380B8E" w:rsidRDefault="00F7619B" w:rsidP="00062944">
          <w:pPr>
            <w:pStyle w:val="HeaderLast"/>
            <w:rPr>
              <w:lang w:val="en-GB"/>
            </w:rPr>
          </w:pPr>
          <w:r w:rsidRPr="00A1673D">
            <w:fldChar w:fldCharType="begin"/>
          </w:r>
          <w:r w:rsidRPr="00380B8E">
            <w:rPr>
              <w:lang w:val="en-GB"/>
            </w:rPr>
            <w:instrText xml:space="preserve"> IF </w:instrText>
          </w:r>
          <w:r>
            <w:fldChar w:fldCharType="begin"/>
          </w:r>
          <w:r w:rsidRPr="00380B8E">
            <w:rPr>
              <w:lang w:val="en-GB"/>
            </w:rPr>
            <w:instrText xml:space="preserve"> DOCVARIABLE  H</w:instrText>
          </w:r>
          <w:r>
            <w:rPr>
              <w:lang w:val="en-GB"/>
            </w:rPr>
            <w:instrText>Doc</w:instrText>
          </w:r>
          <w:r w:rsidRPr="00380B8E">
            <w:rPr>
              <w:lang w:val="en-GB"/>
            </w:rPr>
            <w:instrText xml:space="preserve">Date  \* MERGEFORMAT </w:instrText>
          </w:r>
          <w:r>
            <w:fldChar w:fldCharType="separate"/>
          </w:r>
          <w:r w:rsidR="005C540C" w:rsidRPr="005C540C">
            <w:rPr>
              <w:b/>
              <w:bCs/>
              <w:lang w:val="en-US"/>
            </w:rPr>
            <w:instrText>30 June</w:instrText>
          </w:r>
          <w:r w:rsidR="005C540C">
            <w:rPr>
              <w:lang w:val="en-GB"/>
            </w:rPr>
            <w:instrText xml:space="preserve"> 2023</w:instrText>
          </w:r>
          <w:r>
            <w:fldChar w:fldCharType="end"/>
          </w:r>
          <w:r w:rsidRPr="00380B8E">
            <w:rPr>
              <w:lang w:val="en-GB"/>
            </w:rPr>
            <w:instrText xml:space="preserve"> = "Error! No document variable supplied." " " </w:instrText>
          </w:r>
          <w:r>
            <w:fldChar w:fldCharType="begin"/>
          </w:r>
          <w:r w:rsidRPr="00380B8E">
            <w:rPr>
              <w:lang w:val="en-GB"/>
            </w:rPr>
            <w:instrText xml:space="preserve"> DOCVARIABLE  H</w:instrText>
          </w:r>
          <w:r>
            <w:rPr>
              <w:lang w:val="en-GB"/>
            </w:rPr>
            <w:instrText>Doc</w:instrText>
          </w:r>
          <w:r w:rsidRPr="00380B8E">
            <w:rPr>
              <w:lang w:val="en-GB"/>
            </w:rPr>
            <w:instrText xml:space="preserve">Date \* MERGEFORMAT </w:instrText>
          </w:r>
          <w:r>
            <w:fldChar w:fldCharType="separate"/>
          </w:r>
          <w:r w:rsidR="005C540C">
            <w:rPr>
              <w:lang w:val="en-GB"/>
            </w:rPr>
            <w:instrText>30 June 2023</w:instrText>
          </w:r>
          <w:r>
            <w:fldChar w:fldCharType="end"/>
          </w:r>
          <w:r w:rsidRPr="00380B8E">
            <w:rPr>
              <w:lang w:val="en-GB"/>
            </w:rPr>
            <w:instrText xml:space="preserve"> \* MERGEFORMAT </w:instrText>
          </w:r>
          <w:r w:rsidRPr="00A1673D">
            <w:fldChar w:fldCharType="separate"/>
          </w:r>
          <w:r w:rsidR="00F355BF">
            <w:rPr>
              <w:lang w:val="en-GB"/>
            </w:rPr>
            <w:t>09 August</w:t>
          </w:r>
          <w:r w:rsidR="005C540C">
            <w:rPr>
              <w:lang w:val="en-GB"/>
            </w:rPr>
            <w:t xml:space="preserve"> 2023</w:t>
          </w:r>
          <w:r w:rsidRPr="00A1673D">
            <w:fldChar w:fldCharType="end"/>
          </w:r>
        </w:p>
      </w:tc>
    </w:tr>
  </w:tbl>
  <w:p w14:paraId="46AD50E3" w14:textId="77777777" w:rsidR="00F7619B" w:rsidRDefault="00F7619B" w:rsidP="00146882">
    <w:pPr>
      <w:pStyle w:val="HeaderSmal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C0620" w14:textId="77777777" w:rsidR="00F7619B" w:rsidRDefault="00F7619B" w:rsidP="009A1C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2EFA30CE" wp14:editId="4F2F1498">
          <wp:simplePos x="0" y="0"/>
          <wp:positionH relativeFrom="column">
            <wp:posOffset>2815590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5C35E92D" wp14:editId="1B3F5B03">
          <wp:simplePos x="0" y="0"/>
          <wp:positionH relativeFrom="column">
            <wp:posOffset>1282065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689338A3" wp14:editId="72F0A80B">
          <wp:simplePos x="0" y="0"/>
          <wp:positionH relativeFrom="column">
            <wp:posOffset>-260985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56B9E3E" wp14:editId="5CA267E5">
              <wp:simplePos x="0" y="0"/>
              <wp:positionH relativeFrom="column">
                <wp:posOffset>4349115</wp:posOffset>
              </wp:positionH>
              <wp:positionV relativeFrom="paragraph">
                <wp:posOffset>1597660</wp:posOffset>
              </wp:positionV>
              <wp:extent cx="1475766" cy="1476634"/>
              <wp:effectExtent l="0" t="0" r="0" b="9525"/>
              <wp:wrapNone/>
              <wp:docPr id="26" name="Rectangl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5766" cy="1476634"/>
                      </a:xfrm>
                      <a:prstGeom prst="rect">
                        <a:avLst/>
                      </a:prstGeom>
                      <a:solidFill>
                        <a:srgbClr val="B51233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DE82025" w14:textId="77777777" w:rsidR="00F7619B" w:rsidRDefault="00F7619B" w:rsidP="009A1C92">
                          <w:pPr>
                            <w:ind w:right="-259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6B9E3E" id="Rectangle 26" o:spid="_x0000_s1026" style="position:absolute;margin-left:342.45pt;margin-top:125.8pt;width:116.2pt;height:11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" fillcolor="#b51233" stroked="f" strokeweight="1pt">
              <v:textbox>
                <w:txbxContent>
                  <w:p w14:paraId="0DE82025" w14:textId="77777777" w:rsidR="00F7619B" w:rsidRDefault="00F7619B" w:rsidP="009A1C92">
                    <w:pPr>
                      <w:ind w:right="-259"/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F138" w14:textId="77777777" w:rsidR="00F7619B" w:rsidRPr="002468EB" w:rsidRDefault="00F7619B" w:rsidP="00246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4E2E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D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323C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F472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3C44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F8F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4ACC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BC91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98D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E0E5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D7CAB"/>
    <w:multiLevelType w:val="multilevel"/>
    <w:tmpl w:val="9476D800"/>
    <w:lvl w:ilvl="0">
      <w:start w:val="1"/>
      <w:numFmt w:val="decimal"/>
      <w:suff w:val="space"/>
      <w:lvlText w:val="%1.0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11" w15:restartNumberingAfterBreak="0">
    <w:nsid w:val="10036C33"/>
    <w:multiLevelType w:val="multilevel"/>
    <w:tmpl w:val="35D473E0"/>
    <w:numStyleLink w:val="NumbLstMain"/>
  </w:abstractNum>
  <w:abstractNum w:abstractNumId="12" w15:restartNumberingAfterBreak="0">
    <w:nsid w:val="17A00D69"/>
    <w:multiLevelType w:val="multilevel"/>
    <w:tmpl w:val="5122D6F2"/>
    <w:lvl w:ilvl="0">
      <w:start w:val="1"/>
      <w:numFmt w:val="decimal"/>
      <w:pStyle w:val="PhotoInfo"/>
      <w:lvlText w:val="Photo %1:"/>
      <w:lvlJc w:val="left"/>
      <w:pPr>
        <w:tabs>
          <w:tab w:val="num" w:pos="964"/>
        </w:tabs>
        <w:ind w:left="964" w:hanging="964"/>
      </w:pPr>
      <w:rPr>
        <w:b/>
        <w:i w:val="0"/>
        <w:sz w:val="17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15A33DB"/>
    <w:multiLevelType w:val="multilevel"/>
    <w:tmpl w:val="A1EA36A6"/>
    <w:styleLink w:val="NumbLstTableBullet"/>
    <w:lvl w:ilvl="0">
      <w:start w:val="1"/>
      <w:numFmt w:val="bullet"/>
      <w:pStyle w:val="TableBullet"/>
      <w:lvlText w:val="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B51233"/>
      </w:rPr>
    </w:lvl>
    <w:lvl w:ilvl="1">
      <w:start w:val="1"/>
      <w:numFmt w:val="bullet"/>
      <w:pStyle w:val="TableBulletSmall"/>
      <w:lvlText w:val=""/>
      <w:lvlJc w:val="left"/>
      <w:pPr>
        <w:tabs>
          <w:tab w:val="num" w:pos="284"/>
        </w:tabs>
        <w:ind w:left="284" w:hanging="227"/>
      </w:pPr>
      <w:rPr>
        <w:rFonts w:ascii="Wingdings" w:hAnsi="Wingdings" w:hint="default"/>
        <w:color w:val="B51233"/>
      </w:rPr>
    </w:lvl>
    <w:lvl w:ilvl="2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</w:abstractNum>
  <w:abstractNum w:abstractNumId="14" w15:restartNumberingAfterBreak="0">
    <w:nsid w:val="2A6638E0"/>
    <w:multiLevelType w:val="multilevel"/>
    <w:tmpl w:val="D22EC1B4"/>
    <w:numStyleLink w:val="NumbLstBullet"/>
  </w:abstractNum>
  <w:abstractNum w:abstractNumId="15" w15:restartNumberingAfterBreak="0">
    <w:nsid w:val="2EB1697A"/>
    <w:multiLevelType w:val="multilevel"/>
    <w:tmpl w:val="6440877E"/>
    <w:styleLink w:val="NumbLstBullets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596873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Courier New" w:hAnsi="Courier New" w:hint="default"/>
        <w:color w:val="747373"/>
      </w:rPr>
    </w:lvl>
    <w:lvl w:ilvl="2">
      <w:start w:val="1"/>
      <w:numFmt w:val="none"/>
      <w:suff w:val="nothing"/>
      <w:lvlText w:val="%3"/>
      <w:lvlJc w:val="left"/>
      <w:pPr>
        <w:ind w:left="45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</w:abstractNum>
  <w:abstractNum w:abstractNumId="16" w15:restartNumberingAfterBreak="0">
    <w:nsid w:val="395958ED"/>
    <w:multiLevelType w:val="hybridMultilevel"/>
    <w:tmpl w:val="8DFA1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45EF9"/>
    <w:multiLevelType w:val="multilevel"/>
    <w:tmpl w:val="35D473E0"/>
    <w:numStyleLink w:val="NumbLstMain"/>
  </w:abstractNum>
  <w:abstractNum w:abstractNumId="18" w15:restartNumberingAfterBreak="0">
    <w:nsid w:val="429B6D88"/>
    <w:multiLevelType w:val="multilevel"/>
    <w:tmpl w:val="8288FC60"/>
    <w:lvl w:ilvl="0">
      <w:start w:val="1"/>
      <w:numFmt w:val="bullet"/>
      <w:lvlText w:val="●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color w:val="auto"/>
      </w:rPr>
    </w:lvl>
    <w:lvl w:ilvl="1">
      <w:start w:val="1"/>
      <w:numFmt w:val="bullet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19" w15:restartNumberingAfterBreak="0">
    <w:nsid w:val="4C0114DA"/>
    <w:multiLevelType w:val="multilevel"/>
    <w:tmpl w:val="35D473E0"/>
    <w:numStyleLink w:val="NumbLstMain"/>
  </w:abstractNum>
  <w:abstractNum w:abstractNumId="20" w15:restartNumberingAfterBreak="0">
    <w:nsid w:val="4F9972F2"/>
    <w:multiLevelType w:val="multilevel"/>
    <w:tmpl w:val="46A478D2"/>
    <w:styleLink w:val="NumbLstAppendix"/>
    <w:lvl w:ilvl="0">
      <w:start w:val="1"/>
      <w:numFmt w:val="upperLetter"/>
      <w:pStyle w:val="AppendixH1"/>
      <w:suff w:val="space"/>
      <w:lvlText w:val="Appendix %1 -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8FC0D0B"/>
    <w:multiLevelType w:val="multilevel"/>
    <w:tmpl w:val="35D473E0"/>
    <w:styleLink w:val="NumbLstMain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AlphaList"/>
      <w:lvlText w:val="%5."/>
      <w:lvlJc w:val="left"/>
      <w:pPr>
        <w:tabs>
          <w:tab w:val="num" w:pos="680"/>
        </w:tabs>
        <w:ind w:left="680" w:hanging="340"/>
      </w:pPr>
      <w:rPr>
        <w:rFonts w:hint="default"/>
        <w:color w:val="B51233"/>
      </w:rPr>
    </w:lvl>
    <w:lvl w:ilvl="5">
      <w:start w:val="1"/>
      <w:numFmt w:val="lowerLetter"/>
      <w:lvlRestart w:val="4"/>
      <w:pStyle w:val="AlphaList3"/>
      <w:lvlText w:val="%6."/>
      <w:lvlJc w:val="left"/>
      <w:pPr>
        <w:tabs>
          <w:tab w:val="num" w:pos="1531"/>
        </w:tabs>
        <w:ind w:left="1531" w:hanging="340"/>
      </w:pPr>
      <w:rPr>
        <w:rFonts w:hint="default"/>
        <w:color w:val="B51233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22" w15:restartNumberingAfterBreak="0">
    <w:nsid w:val="5A4A0BA4"/>
    <w:multiLevelType w:val="multilevel"/>
    <w:tmpl w:val="46A478D2"/>
    <w:numStyleLink w:val="NumbLstAppendix"/>
  </w:abstractNum>
  <w:abstractNum w:abstractNumId="23" w15:restartNumberingAfterBreak="0">
    <w:nsid w:val="5CA20E42"/>
    <w:multiLevelType w:val="multilevel"/>
    <w:tmpl w:val="5122D6F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2D3EDE"/>
    <w:multiLevelType w:val="multilevel"/>
    <w:tmpl w:val="35D473E0"/>
    <w:numStyleLink w:val="NumbLstMain"/>
  </w:abstractNum>
  <w:abstractNum w:abstractNumId="25" w15:restartNumberingAfterBreak="0">
    <w:nsid w:val="5E5116D1"/>
    <w:multiLevelType w:val="multilevel"/>
    <w:tmpl w:val="D22EC1B4"/>
    <w:numStyleLink w:val="NumbLstBullet"/>
  </w:abstractNum>
  <w:abstractNum w:abstractNumId="26" w15:restartNumberingAfterBreak="0">
    <w:nsid w:val="61246F60"/>
    <w:multiLevelType w:val="multilevel"/>
    <w:tmpl w:val="D22EC1B4"/>
    <w:numStyleLink w:val="NumbLstBullet"/>
  </w:abstractNum>
  <w:abstractNum w:abstractNumId="27" w15:restartNumberingAfterBreak="0">
    <w:nsid w:val="63C41BDB"/>
    <w:multiLevelType w:val="multilevel"/>
    <w:tmpl w:val="35D473E0"/>
    <w:numStyleLink w:val="NumbLstMain"/>
  </w:abstractNum>
  <w:abstractNum w:abstractNumId="28" w15:restartNumberingAfterBreak="0">
    <w:nsid w:val="69646245"/>
    <w:multiLevelType w:val="multilevel"/>
    <w:tmpl w:val="35D473E0"/>
    <w:numStyleLink w:val="NumbLstMain"/>
  </w:abstractNum>
  <w:abstractNum w:abstractNumId="29" w15:restartNumberingAfterBreak="0">
    <w:nsid w:val="73ED2BF3"/>
    <w:multiLevelType w:val="multilevel"/>
    <w:tmpl w:val="35D473E0"/>
    <w:numStyleLink w:val="NumbLstMain"/>
  </w:abstractNum>
  <w:abstractNum w:abstractNumId="30" w15:restartNumberingAfterBreak="0">
    <w:nsid w:val="76457E84"/>
    <w:multiLevelType w:val="multilevel"/>
    <w:tmpl w:val="82FEB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C6C213C"/>
    <w:multiLevelType w:val="multilevel"/>
    <w:tmpl w:val="D22EC1B4"/>
    <w:styleLink w:val="NumbLstBullet"/>
    <w:lvl w:ilvl="0">
      <w:start w:val="1"/>
      <w:numFmt w:val="bullet"/>
      <w:pStyle w:val="Bullet1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B51233"/>
      </w:rPr>
    </w:lvl>
    <w:lvl w:ilvl="1">
      <w:start w:val="1"/>
      <w:numFmt w:val="bullet"/>
      <w:pStyle w:val="Bullet2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B51233"/>
      </w:rPr>
    </w:lvl>
    <w:lvl w:ilvl="2">
      <w:start w:val="1"/>
      <w:numFmt w:val="bullet"/>
      <w:pStyle w:val="Bullet3"/>
      <w:lvlText w:val=""/>
      <w:lvlJc w:val="left"/>
      <w:pPr>
        <w:tabs>
          <w:tab w:val="num" w:pos="1531"/>
        </w:tabs>
        <w:ind w:left="1531" w:hanging="340"/>
      </w:pPr>
      <w:rPr>
        <w:rFonts w:ascii="Wingdings" w:hAnsi="Wingdings" w:hint="default"/>
        <w:color w:val="B51233"/>
      </w:rPr>
    </w:lvl>
    <w:lvl w:ilvl="3">
      <w:start w:val="1"/>
      <w:numFmt w:val="bullet"/>
      <w:pStyle w:val="Bullet4"/>
      <w:lvlText w:val="‒"/>
      <w:lvlJc w:val="left"/>
      <w:pPr>
        <w:tabs>
          <w:tab w:val="num" w:pos="1871"/>
        </w:tabs>
        <w:ind w:left="1871" w:hanging="340"/>
      </w:pPr>
      <w:rPr>
        <w:rFonts w:ascii="Arial" w:hAnsi="Arial" w:hint="default"/>
        <w:color w:val="B51233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32" w15:restartNumberingAfterBreak="0">
    <w:nsid w:val="7D22512D"/>
    <w:multiLevelType w:val="multilevel"/>
    <w:tmpl w:val="A1EA36A6"/>
    <w:numStyleLink w:val="NumbLstTableBullet"/>
  </w:abstractNum>
  <w:abstractNum w:abstractNumId="33" w15:restartNumberingAfterBreak="0">
    <w:nsid w:val="7EA555B6"/>
    <w:multiLevelType w:val="multilevel"/>
    <w:tmpl w:val="A1EA36A6"/>
    <w:numStyleLink w:val="NumbLstTableBullet"/>
  </w:abstractNum>
  <w:num w:numId="1" w16cid:durableId="562986300">
    <w:abstractNumId w:val="31"/>
  </w:num>
  <w:num w:numId="2" w16cid:durableId="918320788">
    <w:abstractNumId w:val="21"/>
  </w:num>
  <w:num w:numId="3" w16cid:durableId="1494183793">
    <w:abstractNumId w:val="20"/>
  </w:num>
  <w:num w:numId="4" w16cid:durableId="373115265">
    <w:abstractNumId w:val="13"/>
  </w:num>
  <w:num w:numId="5" w16cid:durableId="279189738">
    <w:abstractNumId w:val="12"/>
  </w:num>
  <w:num w:numId="6" w16cid:durableId="1342505812">
    <w:abstractNumId w:val="22"/>
  </w:num>
  <w:num w:numId="7" w16cid:durableId="1137141042">
    <w:abstractNumId w:val="32"/>
  </w:num>
  <w:num w:numId="8" w16cid:durableId="2026202521">
    <w:abstractNumId w:val="29"/>
  </w:num>
  <w:num w:numId="9" w16cid:durableId="1774132061">
    <w:abstractNumId w:val="14"/>
  </w:num>
  <w:num w:numId="10" w16cid:durableId="587933568">
    <w:abstractNumId w:val="9"/>
  </w:num>
  <w:num w:numId="11" w16cid:durableId="655500264">
    <w:abstractNumId w:val="7"/>
  </w:num>
  <w:num w:numId="12" w16cid:durableId="1608076467">
    <w:abstractNumId w:val="6"/>
  </w:num>
  <w:num w:numId="13" w16cid:durableId="910585064">
    <w:abstractNumId w:val="5"/>
  </w:num>
  <w:num w:numId="14" w16cid:durableId="41171905">
    <w:abstractNumId w:val="4"/>
  </w:num>
  <w:num w:numId="15" w16cid:durableId="1858078690">
    <w:abstractNumId w:val="8"/>
  </w:num>
  <w:num w:numId="16" w16cid:durableId="636420121">
    <w:abstractNumId w:val="3"/>
  </w:num>
  <w:num w:numId="17" w16cid:durableId="1173881147">
    <w:abstractNumId w:val="2"/>
  </w:num>
  <w:num w:numId="18" w16cid:durableId="1298683307">
    <w:abstractNumId w:val="1"/>
  </w:num>
  <w:num w:numId="19" w16cid:durableId="3434598">
    <w:abstractNumId w:val="0"/>
  </w:num>
  <w:num w:numId="20" w16cid:durableId="817772220">
    <w:abstractNumId w:val="28"/>
  </w:num>
  <w:num w:numId="21" w16cid:durableId="275062911">
    <w:abstractNumId w:val="11"/>
  </w:num>
  <w:num w:numId="22" w16cid:durableId="532378819">
    <w:abstractNumId w:val="19"/>
  </w:num>
  <w:num w:numId="23" w16cid:durableId="406615194">
    <w:abstractNumId w:val="18"/>
  </w:num>
  <w:num w:numId="24" w16cid:durableId="1392189363">
    <w:abstractNumId w:val="10"/>
    <w:lvlOverride w:ilvl="0">
      <w:lvl w:ilvl="0">
        <w:start w:val="1"/>
        <w:numFmt w:val="decimal"/>
        <w:suff w:val="space"/>
        <w:lvlText w:val="%1.0 "/>
        <w:lvlJc w:val="left"/>
        <w:pPr>
          <w:ind w:left="0" w:firstLine="0"/>
        </w:pPr>
        <w:rPr>
          <w:rFonts w:hint="default"/>
        </w:rPr>
      </w:lvl>
    </w:lvlOverride>
  </w:num>
  <w:num w:numId="25" w16cid:durableId="180045779">
    <w:abstractNumId w:val="25"/>
  </w:num>
  <w:num w:numId="26" w16cid:durableId="525555761">
    <w:abstractNumId w:val="26"/>
  </w:num>
  <w:num w:numId="27" w16cid:durableId="709958237">
    <w:abstractNumId w:val="33"/>
  </w:num>
  <w:num w:numId="28" w16cid:durableId="1133988112">
    <w:abstractNumId w:val="27"/>
  </w:num>
  <w:num w:numId="29" w16cid:durableId="908661612">
    <w:abstractNumId w:val="17"/>
  </w:num>
  <w:num w:numId="30" w16cid:durableId="1001540757">
    <w:abstractNumId w:val="24"/>
  </w:num>
  <w:num w:numId="31" w16cid:durableId="598949597">
    <w:abstractNumId w:val="23"/>
  </w:num>
  <w:num w:numId="32" w16cid:durableId="1184201006">
    <w:abstractNumId w:val="30"/>
  </w:num>
  <w:num w:numId="33" w16cid:durableId="573125206">
    <w:abstractNumId w:val="15"/>
  </w:num>
  <w:num w:numId="34" w16cid:durableId="107724382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" w:val="False"/>
    <w:docVar w:name="BackPage" w:val="True"/>
    <w:docVar w:name="ClientName" w:val="Council Of The Isles Of Scilly"/>
    <w:docVar w:name="ContactPage" w:val="False"/>
    <w:docVar w:name="ContentsPage" w:val="False"/>
    <w:docVar w:name="ContentsPageAppendix" w:val="False"/>
    <w:docVar w:name="ContentsPageDividers" w:val="False"/>
    <w:docVar w:name="ContentsPageSignoffTable" w:val="False"/>
    <w:docVar w:name="CurrentTemplateName" w:val="CurrieBrown A4 Report (Portrait).dotm"/>
    <w:docVar w:name="CurrentTemplateVersion" w:val="4.25"/>
    <w:docVar w:name="CurrieBrownCompany" w:val="Currie &amp; Brown UK Limited"/>
    <w:docVar w:name="CurrieBrownOffice" w:val="Exeter"/>
    <w:docVar w:name="DocDate" w:val="30 June 2023"/>
    <w:docVar w:name="DocJobNo" w:val="4101565"/>
    <w:docVar w:name="DocName" w:val="Document Name"/>
    <w:docVar w:name="DocProjectNo" w:val="4101565"/>
    <w:docVar w:name="DocTemplateName" w:val="CurrieBrown A4 Report (Portrait).dotm"/>
    <w:docVar w:name="DocTitle" w:val="Off Site Toilets &amp; Fire Stations"/>
    <w:docVar w:name="DocType" w:val="Part 2 - Project Description"/>
    <w:docVar w:name="DocTypeTxt" w:val="Part 2 - Project Description"/>
    <w:docVar w:name="FConfidentiality" w:val=" "/>
    <w:docVar w:name="FConfidentiality  " w:val="Confidentiality"/>
    <w:docVar w:name="FDate" w:val="Status | Version"/>
    <w:docVar w:name="FooterFileName" w:val="False"/>
    <w:docVar w:name="FText" w:val="4101565   Part 2 - Project Description"/>
    <w:docVar w:name="HDate" w:val="Header Date"/>
    <w:docVar w:name="HDocClient" w:val="Council Of The Isles Of Scilly"/>
    <w:docVar w:name="HDocDate" w:val="30 June 2023"/>
    <w:docVar w:name="HDocTitle" w:val="Of Site Toilets &amp; Fire Stations"/>
    <w:docVar w:name="HDocType" w:val="Header Document Type"/>
    <w:docVar w:name="InitialTemplateName" w:val="CurrieBrown A4 Report (Portrait).dotm"/>
    <w:docVar w:name="InitialTemplateVersion" w:val="4.25"/>
    <w:docVar w:name="MainPage" w:val="True"/>
    <w:docVar w:name="NewDoc" w:val="False"/>
    <w:docVar w:name="RevisionPgPage" w:val="False"/>
    <w:docVar w:name="TitlePage" w:val="True"/>
  </w:docVars>
  <w:rsids>
    <w:rsidRoot w:val="00A55B67"/>
    <w:rsid w:val="0000076B"/>
    <w:rsid w:val="000024A3"/>
    <w:rsid w:val="00004314"/>
    <w:rsid w:val="00010544"/>
    <w:rsid w:val="00013ED0"/>
    <w:rsid w:val="000179C8"/>
    <w:rsid w:val="00021731"/>
    <w:rsid w:val="0002257E"/>
    <w:rsid w:val="00024D62"/>
    <w:rsid w:val="00026294"/>
    <w:rsid w:val="000333DF"/>
    <w:rsid w:val="000368E8"/>
    <w:rsid w:val="00037013"/>
    <w:rsid w:val="000415BF"/>
    <w:rsid w:val="000444CD"/>
    <w:rsid w:val="000470B1"/>
    <w:rsid w:val="000501F8"/>
    <w:rsid w:val="00053DA0"/>
    <w:rsid w:val="000545FC"/>
    <w:rsid w:val="00057593"/>
    <w:rsid w:val="00060A22"/>
    <w:rsid w:val="00062944"/>
    <w:rsid w:val="00062D60"/>
    <w:rsid w:val="000649F9"/>
    <w:rsid w:val="000651FB"/>
    <w:rsid w:val="00070BE5"/>
    <w:rsid w:val="00071CA0"/>
    <w:rsid w:val="0008060D"/>
    <w:rsid w:val="00082A46"/>
    <w:rsid w:val="000840E3"/>
    <w:rsid w:val="00085380"/>
    <w:rsid w:val="00086FEB"/>
    <w:rsid w:val="000907B5"/>
    <w:rsid w:val="0009097C"/>
    <w:rsid w:val="00090A58"/>
    <w:rsid w:val="00090C40"/>
    <w:rsid w:val="00091E98"/>
    <w:rsid w:val="00093A0E"/>
    <w:rsid w:val="00097A92"/>
    <w:rsid w:val="000A0913"/>
    <w:rsid w:val="000A1125"/>
    <w:rsid w:val="000A3777"/>
    <w:rsid w:val="000A6589"/>
    <w:rsid w:val="000B1DD4"/>
    <w:rsid w:val="000B3A7F"/>
    <w:rsid w:val="000B5B04"/>
    <w:rsid w:val="000C0E6F"/>
    <w:rsid w:val="000C2033"/>
    <w:rsid w:val="000C5B55"/>
    <w:rsid w:val="000D199F"/>
    <w:rsid w:val="000D3D17"/>
    <w:rsid w:val="000D4A34"/>
    <w:rsid w:val="000D7B39"/>
    <w:rsid w:val="000E066E"/>
    <w:rsid w:val="000E6554"/>
    <w:rsid w:val="000F0F7D"/>
    <w:rsid w:val="000F7BD8"/>
    <w:rsid w:val="00102ABB"/>
    <w:rsid w:val="00104B1D"/>
    <w:rsid w:val="00106947"/>
    <w:rsid w:val="00112E5F"/>
    <w:rsid w:val="0011491F"/>
    <w:rsid w:val="0011526A"/>
    <w:rsid w:val="00115AEF"/>
    <w:rsid w:val="00116F5A"/>
    <w:rsid w:val="00121C2D"/>
    <w:rsid w:val="0012273C"/>
    <w:rsid w:val="00122F7C"/>
    <w:rsid w:val="001238B5"/>
    <w:rsid w:val="00140016"/>
    <w:rsid w:val="00140864"/>
    <w:rsid w:val="0014152B"/>
    <w:rsid w:val="0014389D"/>
    <w:rsid w:val="00146882"/>
    <w:rsid w:val="00147EF3"/>
    <w:rsid w:val="00150296"/>
    <w:rsid w:val="0015131E"/>
    <w:rsid w:val="0015495F"/>
    <w:rsid w:val="00155255"/>
    <w:rsid w:val="00161BC0"/>
    <w:rsid w:val="00163A9F"/>
    <w:rsid w:val="00163D39"/>
    <w:rsid w:val="00164295"/>
    <w:rsid w:val="00166717"/>
    <w:rsid w:val="00167164"/>
    <w:rsid w:val="00171C61"/>
    <w:rsid w:val="0017527F"/>
    <w:rsid w:val="001810A1"/>
    <w:rsid w:val="00181B9D"/>
    <w:rsid w:val="00182F4D"/>
    <w:rsid w:val="00182FFF"/>
    <w:rsid w:val="00183FC6"/>
    <w:rsid w:val="0018568C"/>
    <w:rsid w:val="001920AA"/>
    <w:rsid w:val="00192191"/>
    <w:rsid w:val="001969BE"/>
    <w:rsid w:val="001A159C"/>
    <w:rsid w:val="001A3E8B"/>
    <w:rsid w:val="001A6875"/>
    <w:rsid w:val="001B0153"/>
    <w:rsid w:val="001B0B3D"/>
    <w:rsid w:val="001B6856"/>
    <w:rsid w:val="001B6B59"/>
    <w:rsid w:val="001C4A5B"/>
    <w:rsid w:val="001C5BB3"/>
    <w:rsid w:val="001C6095"/>
    <w:rsid w:val="001C781B"/>
    <w:rsid w:val="001D0DB0"/>
    <w:rsid w:val="001D1671"/>
    <w:rsid w:val="001D50DD"/>
    <w:rsid w:val="001D7ABD"/>
    <w:rsid w:val="001E141A"/>
    <w:rsid w:val="001E2231"/>
    <w:rsid w:val="001E3AAF"/>
    <w:rsid w:val="001F42FD"/>
    <w:rsid w:val="001F4FAC"/>
    <w:rsid w:val="00200CFA"/>
    <w:rsid w:val="002056D9"/>
    <w:rsid w:val="00214417"/>
    <w:rsid w:val="00221E49"/>
    <w:rsid w:val="002227B1"/>
    <w:rsid w:val="00222B93"/>
    <w:rsid w:val="00230705"/>
    <w:rsid w:val="002344CD"/>
    <w:rsid w:val="00235FA7"/>
    <w:rsid w:val="00244D56"/>
    <w:rsid w:val="002459BD"/>
    <w:rsid w:val="002468EB"/>
    <w:rsid w:val="00246B78"/>
    <w:rsid w:val="00251A84"/>
    <w:rsid w:val="00251E80"/>
    <w:rsid w:val="00252A3B"/>
    <w:rsid w:val="00255230"/>
    <w:rsid w:val="00260B5B"/>
    <w:rsid w:val="0026472D"/>
    <w:rsid w:val="002718B4"/>
    <w:rsid w:val="00272151"/>
    <w:rsid w:val="00274668"/>
    <w:rsid w:val="00276BFC"/>
    <w:rsid w:val="002801BD"/>
    <w:rsid w:val="00281097"/>
    <w:rsid w:val="002815D6"/>
    <w:rsid w:val="0028162F"/>
    <w:rsid w:val="00281B0F"/>
    <w:rsid w:val="002838AB"/>
    <w:rsid w:val="00287A76"/>
    <w:rsid w:val="00293670"/>
    <w:rsid w:val="002942D2"/>
    <w:rsid w:val="00296C6A"/>
    <w:rsid w:val="00297FC3"/>
    <w:rsid w:val="002A091C"/>
    <w:rsid w:val="002A1416"/>
    <w:rsid w:val="002A1D43"/>
    <w:rsid w:val="002A6123"/>
    <w:rsid w:val="002A72EE"/>
    <w:rsid w:val="002A7FAA"/>
    <w:rsid w:val="002B3BE0"/>
    <w:rsid w:val="002B3D3D"/>
    <w:rsid w:val="002B3DE5"/>
    <w:rsid w:val="002B5570"/>
    <w:rsid w:val="002C0199"/>
    <w:rsid w:val="002C0545"/>
    <w:rsid w:val="002C5F7B"/>
    <w:rsid w:val="002C64FC"/>
    <w:rsid w:val="002D4FEE"/>
    <w:rsid w:val="002E0493"/>
    <w:rsid w:val="002E12B0"/>
    <w:rsid w:val="002E1695"/>
    <w:rsid w:val="002E22B4"/>
    <w:rsid w:val="002E2EFD"/>
    <w:rsid w:val="002E493B"/>
    <w:rsid w:val="002F20AB"/>
    <w:rsid w:val="002F61AD"/>
    <w:rsid w:val="002F6D93"/>
    <w:rsid w:val="00301CB2"/>
    <w:rsid w:val="003103C4"/>
    <w:rsid w:val="0031108B"/>
    <w:rsid w:val="00320C2A"/>
    <w:rsid w:val="00321166"/>
    <w:rsid w:val="0032140B"/>
    <w:rsid w:val="003248E2"/>
    <w:rsid w:val="00324CD1"/>
    <w:rsid w:val="0033081C"/>
    <w:rsid w:val="003324EC"/>
    <w:rsid w:val="00341D8B"/>
    <w:rsid w:val="00342DF3"/>
    <w:rsid w:val="0034627F"/>
    <w:rsid w:val="00351A48"/>
    <w:rsid w:val="00353AEE"/>
    <w:rsid w:val="00355C51"/>
    <w:rsid w:val="003561A8"/>
    <w:rsid w:val="00360020"/>
    <w:rsid w:val="00360AA1"/>
    <w:rsid w:val="00362019"/>
    <w:rsid w:val="003672C6"/>
    <w:rsid w:val="003706BA"/>
    <w:rsid w:val="00370AEE"/>
    <w:rsid w:val="003774E7"/>
    <w:rsid w:val="0037783F"/>
    <w:rsid w:val="00380B8E"/>
    <w:rsid w:val="003823AB"/>
    <w:rsid w:val="00385B45"/>
    <w:rsid w:val="00385D16"/>
    <w:rsid w:val="00386444"/>
    <w:rsid w:val="00391547"/>
    <w:rsid w:val="003919E8"/>
    <w:rsid w:val="003968FD"/>
    <w:rsid w:val="003A1611"/>
    <w:rsid w:val="003A2E4C"/>
    <w:rsid w:val="003A78CF"/>
    <w:rsid w:val="003B2D6D"/>
    <w:rsid w:val="003B325B"/>
    <w:rsid w:val="003B3B79"/>
    <w:rsid w:val="003B4C5B"/>
    <w:rsid w:val="003B70EA"/>
    <w:rsid w:val="003C0B5C"/>
    <w:rsid w:val="003C0F92"/>
    <w:rsid w:val="003C1DD4"/>
    <w:rsid w:val="003D57C0"/>
    <w:rsid w:val="003D6212"/>
    <w:rsid w:val="003E05D5"/>
    <w:rsid w:val="003E40F5"/>
    <w:rsid w:val="003E6420"/>
    <w:rsid w:val="003F29CA"/>
    <w:rsid w:val="003F356C"/>
    <w:rsid w:val="003F459B"/>
    <w:rsid w:val="003F7796"/>
    <w:rsid w:val="0040015F"/>
    <w:rsid w:val="0040184D"/>
    <w:rsid w:val="0040451F"/>
    <w:rsid w:val="004045DF"/>
    <w:rsid w:val="00411A7E"/>
    <w:rsid w:val="00411AA5"/>
    <w:rsid w:val="004143DC"/>
    <w:rsid w:val="00416B60"/>
    <w:rsid w:val="00417464"/>
    <w:rsid w:val="004207A4"/>
    <w:rsid w:val="00422B5A"/>
    <w:rsid w:val="004243B0"/>
    <w:rsid w:val="004251C8"/>
    <w:rsid w:val="00426219"/>
    <w:rsid w:val="0042657C"/>
    <w:rsid w:val="004270C4"/>
    <w:rsid w:val="00431D14"/>
    <w:rsid w:val="0044404C"/>
    <w:rsid w:val="00445C92"/>
    <w:rsid w:val="00450E2A"/>
    <w:rsid w:val="00451909"/>
    <w:rsid w:val="00455982"/>
    <w:rsid w:val="00457507"/>
    <w:rsid w:val="00460F80"/>
    <w:rsid w:val="004634E0"/>
    <w:rsid w:val="004634EC"/>
    <w:rsid w:val="00464A30"/>
    <w:rsid w:val="004678EC"/>
    <w:rsid w:val="00470D84"/>
    <w:rsid w:val="0047373C"/>
    <w:rsid w:val="00474757"/>
    <w:rsid w:val="00475BDC"/>
    <w:rsid w:val="00480FCE"/>
    <w:rsid w:val="00481B3C"/>
    <w:rsid w:val="0048252E"/>
    <w:rsid w:val="00487877"/>
    <w:rsid w:val="0049060A"/>
    <w:rsid w:val="00490B15"/>
    <w:rsid w:val="004938B4"/>
    <w:rsid w:val="00493F6B"/>
    <w:rsid w:val="004A1D9E"/>
    <w:rsid w:val="004A3878"/>
    <w:rsid w:val="004A5316"/>
    <w:rsid w:val="004B039B"/>
    <w:rsid w:val="004B0C06"/>
    <w:rsid w:val="004B4DF6"/>
    <w:rsid w:val="004B5F54"/>
    <w:rsid w:val="004B6354"/>
    <w:rsid w:val="004C7870"/>
    <w:rsid w:val="004C7F9F"/>
    <w:rsid w:val="004D1931"/>
    <w:rsid w:val="004D3BB6"/>
    <w:rsid w:val="004E260C"/>
    <w:rsid w:val="004E5419"/>
    <w:rsid w:val="004F1184"/>
    <w:rsid w:val="004F1409"/>
    <w:rsid w:val="004F1F7E"/>
    <w:rsid w:val="004F2534"/>
    <w:rsid w:val="004F566B"/>
    <w:rsid w:val="00501C48"/>
    <w:rsid w:val="00505AE1"/>
    <w:rsid w:val="00507783"/>
    <w:rsid w:val="00511C0D"/>
    <w:rsid w:val="00511C36"/>
    <w:rsid w:val="00515A0B"/>
    <w:rsid w:val="00523D61"/>
    <w:rsid w:val="005267BC"/>
    <w:rsid w:val="00526B27"/>
    <w:rsid w:val="0053356B"/>
    <w:rsid w:val="005435F1"/>
    <w:rsid w:val="0054686C"/>
    <w:rsid w:val="00547DFF"/>
    <w:rsid w:val="005527F1"/>
    <w:rsid w:val="0055447E"/>
    <w:rsid w:val="00556657"/>
    <w:rsid w:val="005568CD"/>
    <w:rsid w:val="00557770"/>
    <w:rsid w:val="005603B9"/>
    <w:rsid w:val="00561B2E"/>
    <w:rsid w:val="005655D5"/>
    <w:rsid w:val="00567031"/>
    <w:rsid w:val="005708E0"/>
    <w:rsid w:val="00573939"/>
    <w:rsid w:val="005747EC"/>
    <w:rsid w:val="0057560D"/>
    <w:rsid w:val="00575A55"/>
    <w:rsid w:val="00583C21"/>
    <w:rsid w:val="005909D4"/>
    <w:rsid w:val="00590CE1"/>
    <w:rsid w:val="00590EF3"/>
    <w:rsid w:val="005978A0"/>
    <w:rsid w:val="005979E4"/>
    <w:rsid w:val="005A24FB"/>
    <w:rsid w:val="005A5DB2"/>
    <w:rsid w:val="005B5281"/>
    <w:rsid w:val="005B68B2"/>
    <w:rsid w:val="005C3498"/>
    <w:rsid w:val="005C540C"/>
    <w:rsid w:val="005D0D7F"/>
    <w:rsid w:val="005D565C"/>
    <w:rsid w:val="005D7965"/>
    <w:rsid w:val="005D7E0C"/>
    <w:rsid w:val="005E0CF4"/>
    <w:rsid w:val="005E4DD8"/>
    <w:rsid w:val="005F16D1"/>
    <w:rsid w:val="005F2540"/>
    <w:rsid w:val="005F63C6"/>
    <w:rsid w:val="005F6B0C"/>
    <w:rsid w:val="00602412"/>
    <w:rsid w:val="00610F1D"/>
    <w:rsid w:val="00611257"/>
    <w:rsid w:val="006123E2"/>
    <w:rsid w:val="00612FFF"/>
    <w:rsid w:val="00616D4E"/>
    <w:rsid w:val="006174EA"/>
    <w:rsid w:val="00627593"/>
    <w:rsid w:val="006319AF"/>
    <w:rsid w:val="00634663"/>
    <w:rsid w:val="0063472F"/>
    <w:rsid w:val="0063541D"/>
    <w:rsid w:val="00640F14"/>
    <w:rsid w:val="00641B90"/>
    <w:rsid w:val="006559EA"/>
    <w:rsid w:val="00656E35"/>
    <w:rsid w:val="00656E46"/>
    <w:rsid w:val="00657669"/>
    <w:rsid w:val="00660F31"/>
    <w:rsid w:val="00663442"/>
    <w:rsid w:val="00663D12"/>
    <w:rsid w:val="00670CAD"/>
    <w:rsid w:val="0067137D"/>
    <w:rsid w:val="006734E2"/>
    <w:rsid w:val="006745C9"/>
    <w:rsid w:val="00675E3B"/>
    <w:rsid w:val="00692144"/>
    <w:rsid w:val="00692740"/>
    <w:rsid w:val="00695C2B"/>
    <w:rsid w:val="006A108A"/>
    <w:rsid w:val="006A3926"/>
    <w:rsid w:val="006A3C10"/>
    <w:rsid w:val="006A4293"/>
    <w:rsid w:val="006A6BD1"/>
    <w:rsid w:val="006A7D8F"/>
    <w:rsid w:val="006B2FA9"/>
    <w:rsid w:val="006B35E1"/>
    <w:rsid w:val="006C0542"/>
    <w:rsid w:val="006C089E"/>
    <w:rsid w:val="006C226B"/>
    <w:rsid w:val="006C32AF"/>
    <w:rsid w:val="006C32B9"/>
    <w:rsid w:val="006C361C"/>
    <w:rsid w:val="006C3E48"/>
    <w:rsid w:val="006C4AFC"/>
    <w:rsid w:val="006D2828"/>
    <w:rsid w:val="006D35BE"/>
    <w:rsid w:val="006D390D"/>
    <w:rsid w:val="006D3B28"/>
    <w:rsid w:val="006D5869"/>
    <w:rsid w:val="006D69D6"/>
    <w:rsid w:val="006E75E3"/>
    <w:rsid w:val="006F4ECB"/>
    <w:rsid w:val="00702BA3"/>
    <w:rsid w:val="00704D2B"/>
    <w:rsid w:val="00705FFE"/>
    <w:rsid w:val="00713902"/>
    <w:rsid w:val="0071746E"/>
    <w:rsid w:val="007225EF"/>
    <w:rsid w:val="00725930"/>
    <w:rsid w:val="00731AE7"/>
    <w:rsid w:val="007323C5"/>
    <w:rsid w:val="00732CB4"/>
    <w:rsid w:val="00743035"/>
    <w:rsid w:val="00744E2E"/>
    <w:rsid w:val="0074755F"/>
    <w:rsid w:val="007535F4"/>
    <w:rsid w:val="007538A8"/>
    <w:rsid w:val="00760280"/>
    <w:rsid w:val="00762532"/>
    <w:rsid w:val="00764A40"/>
    <w:rsid w:val="00767287"/>
    <w:rsid w:val="00770C51"/>
    <w:rsid w:val="007714EC"/>
    <w:rsid w:val="00774244"/>
    <w:rsid w:val="00775542"/>
    <w:rsid w:val="00792F21"/>
    <w:rsid w:val="007A01A3"/>
    <w:rsid w:val="007A2C46"/>
    <w:rsid w:val="007A439E"/>
    <w:rsid w:val="007A5EAD"/>
    <w:rsid w:val="007B00E0"/>
    <w:rsid w:val="007B3997"/>
    <w:rsid w:val="007B5B2F"/>
    <w:rsid w:val="007B5D9C"/>
    <w:rsid w:val="007C0FFA"/>
    <w:rsid w:val="007C2FC0"/>
    <w:rsid w:val="007C39B2"/>
    <w:rsid w:val="007C584F"/>
    <w:rsid w:val="007D1D4C"/>
    <w:rsid w:val="007D1DA5"/>
    <w:rsid w:val="007D35F7"/>
    <w:rsid w:val="007E4E9B"/>
    <w:rsid w:val="007F16DB"/>
    <w:rsid w:val="007F7365"/>
    <w:rsid w:val="007F7986"/>
    <w:rsid w:val="007F7A4C"/>
    <w:rsid w:val="00807F3B"/>
    <w:rsid w:val="008107AB"/>
    <w:rsid w:val="00812669"/>
    <w:rsid w:val="008142C1"/>
    <w:rsid w:val="00822460"/>
    <w:rsid w:val="00824309"/>
    <w:rsid w:val="00825547"/>
    <w:rsid w:val="008264A9"/>
    <w:rsid w:val="00827DFD"/>
    <w:rsid w:val="00830984"/>
    <w:rsid w:val="00831E29"/>
    <w:rsid w:val="008440EF"/>
    <w:rsid w:val="00846272"/>
    <w:rsid w:val="008466E4"/>
    <w:rsid w:val="00847CB7"/>
    <w:rsid w:val="00856DA8"/>
    <w:rsid w:val="008603B7"/>
    <w:rsid w:val="00864294"/>
    <w:rsid w:val="00870403"/>
    <w:rsid w:val="00874AD2"/>
    <w:rsid w:val="00882CFF"/>
    <w:rsid w:val="00882D16"/>
    <w:rsid w:val="008839C5"/>
    <w:rsid w:val="00885D2C"/>
    <w:rsid w:val="008907BE"/>
    <w:rsid w:val="00893A0C"/>
    <w:rsid w:val="008A08DD"/>
    <w:rsid w:val="008A13CA"/>
    <w:rsid w:val="008A147D"/>
    <w:rsid w:val="008A23AF"/>
    <w:rsid w:val="008A6D8F"/>
    <w:rsid w:val="008B0D58"/>
    <w:rsid w:val="008B272E"/>
    <w:rsid w:val="008B59C1"/>
    <w:rsid w:val="008C5A96"/>
    <w:rsid w:val="008C5E99"/>
    <w:rsid w:val="008D258A"/>
    <w:rsid w:val="008E073E"/>
    <w:rsid w:val="008E0795"/>
    <w:rsid w:val="008E0F83"/>
    <w:rsid w:val="008E47D5"/>
    <w:rsid w:val="008E5C7A"/>
    <w:rsid w:val="008F37AF"/>
    <w:rsid w:val="008F4113"/>
    <w:rsid w:val="008F4349"/>
    <w:rsid w:val="008F49C7"/>
    <w:rsid w:val="008F4FFD"/>
    <w:rsid w:val="008F5F21"/>
    <w:rsid w:val="0090224E"/>
    <w:rsid w:val="00904211"/>
    <w:rsid w:val="00904D6C"/>
    <w:rsid w:val="009063CA"/>
    <w:rsid w:val="0091232D"/>
    <w:rsid w:val="00913E65"/>
    <w:rsid w:val="00914181"/>
    <w:rsid w:val="009205E6"/>
    <w:rsid w:val="00923261"/>
    <w:rsid w:val="00924CCB"/>
    <w:rsid w:val="009274EC"/>
    <w:rsid w:val="00930AE6"/>
    <w:rsid w:val="009315DC"/>
    <w:rsid w:val="00933EDB"/>
    <w:rsid w:val="0093513B"/>
    <w:rsid w:val="00937919"/>
    <w:rsid w:val="00941854"/>
    <w:rsid w:val="00951808"/>
    <w:rsid w:val="0095531C"/>
    <w:rsid w:val="00956DA8"/>
    <w:rsid w:val="00957896"/>
    <w:rsid w:val="009601C5"/>
    <w:rsid w:val="009625BA"/>
    <w:rsid w:val="009703CB"/>
    <w:rsid w:val="00971A1D"/>
    <w:rsid w:val="00972BF8"/>
    <w:rsid w:val="009743C5"/>
    <w:rsid w:val="009779B0"/>
    <w:rsid w:val="00977C37"/>
    <w:rsid w:val="009819D0"/>
    <w:rsid w:val="009833F0"/>
    <w:rsid w:val="00984F9C"/>
    <w:rsid w:val="00986139"/>
    <w:rsid w:val="0098684F"/>
    <w:rsid w:val="00990E08"/>
    <w:rsid w:val="00991B87"/>
    <w:rsid w:val="00993433"/>
    <w:rsid w:val="0099668A"/>
    <w:rsid w:val="009A1C92"/>
    <w:rsid w:val="009A3030"/>
    <w:rsid w:val="009A5C01"/>
    <w:rsid w:val="009B3301"/>
    <w:rsid w:val="009B7851"/>
    <w:rsid w:val="009C03D5"/>
    <w:rsid w:val="009C4E65"/>
    <w:rsid w:val="009C4F7F"/>
    <w:rsid w:val="009C7FD5"/>
    <w:rsid w:val="009D2A11"/>
    <w:rsid w:val="009D2EFE"/>
    <w:rsid w:val="009D36A7"/>
    <w:rsid w:val="009D4ADA"/>
    <w:rsid w:val="009D689E"/>
    <w:rsid w:val="009E1647"/>
    <w:rsid w:val="009E2CD8"/>
    <w:rsid w:val="009E4C56"/>
    <w:rsid w:val="009E749F"/>
    <w:rsid w:val="009E7B7D"/>
    <w:rsid w:val="009F0C9B"/>
    <w:rsid w:val="009F3B3B"/>
    <w:rsid w:val="009F5196"/>
    <w:rsid w:val="00A01748"/>
    <w:rsid w:val="00A06C32"/>
    <w:rsid w:val="00A07CB1"/>
    <w:rsid w:val="00A10E7A"/>
    <w:rsid w:val="00A131DF"/>
    <w:rsid w:val="00A134C7"/>
    <w:rsid w:val="00A134FE"/>
    <w:rsid w:val="00A13EB5"/>
    <w:rsid w:val="00A16D62"/>
    <w:rsid w:val="00A21FBE"/>
    <w:rsid w:val="00A2350A"/>
    <w:rsid w:val="00A24622"/>
    <w:rsid w:val="00A25D50"/>
    <w:rsid w:val="00A30289"/>
    <w:rsid w:val="00A3525F"/>
    <w:rsid w:val="00A43C84"/>
    <w:rsid w:val="00A4491C"/>
    <w:rsid w:val="00A45B1F"/>
    <w:rsid w:val="00A465DC"/>
    <w:rsid w:val="00A4689A"/>
    <w:rsid w:val="00A503A8"/>
    <w:rsid w:val="00A5165A"/>
    <w:rsid w:val="00A5345E"/>
    <w:rsid w:val="00A5444D"/>
    <w:rsid w:val="00A557DC"/>
    <w:rsid w:val="00A558D3"/>
    <w:rsid w:val="00A55B67"/>
    <w:rsid w:val="00A56BC1"/>
    <w:rsid w:val="00A603D3"/>
    <w:rsid w:val="00A60FA0"/>
    <w:rsid w:val="00A640BD"/>
    <w:rsid w:val="00A67134"/>
    <w:rsid w:val="00A707A6"/>
    <w:rsid w:val="00A71C8A"/>
    <w:rsid w:val="00A71D9C"/>
    <w:rsid w:val="00A7363E"/>
    <w:rsid w:val="00A73FC3"/>
    <w:rsid w:val="00A82800"/>
    <w:rsid w:val="00A82C8E"/>
    <w:rsid w:val="00A87DEE"/>
    <w:rsid w:val="00A90E12"/>
    <w:rsid w:val="00A91951"/>
    <w:rsid w:val="00A95AB1"/>
    <w:rsid w:val="00A95B01"/>
    <w:rsid w:val="00A96C24"/>
    <w:rsid w:val="00A96FE0"/>
    <w:rsid w:val="00AA13FF"/>
    <w:rsid w:val="00AA29B9"/>
    <w:rsid w:val="00AA55B6"/>
    <w:rsid w:val="00AA5717"/>
    <w:rsid w:val="00AA7364"/>
    <w:rsid w:val="00AB0DE2"/>
    <w:rsid w:val="00AB358B"/>
    <w:rsid w:val="00AC0372"/>
    <w:rsid w:val="00AC09A2"/>
    <w:rsid w:val="00AC261B"/>
    <w:rsid w:val="00AC4864"/>
    <w:rsid w:val="00AC6C4B"/>
    <w:rsid w:val="00AD3A28"/>
    <w:rsid w:val="00AD3B2E"/>
    <w:rsid w:val="00AD57D9"/>
    <w:rsid w:val="00AE2473"/>
    <w:rsid w:val="00AE63B1"/>
    <w:rsid w:val="00AF430D"/>
    <w:rsid w:val="00AF6E7B"/>
    <w:rsid w:val="00B0177D"/>
    <w:rsid w:val="00B01A76"/>
    <w:rsid w:val="00B022E9"/>
    <w:rsid w:val="00B04E55"/>
    <w:rsid w:val="00B11E63"/>
    <w:rsid w:val="00B12AE5"/>
    <w:rsid w:val="00B15131"/>
    <w:rsid w:val="00B15C55"/>
    <w:rsid w:val="00B16F56"/>
    <w:rsid w:val="00B1798F"/>
    <w:rsid w:val="00B21CBF"/>
    <w:rsid w:val="00B333A4"/>
    <w:rsid w:val="00B333BC"/>
    <w:rsid w:val="00B33E11"/>
    <w:rsid w:val="00B40182"/>
    <w:rsid w:val="00B43452"/>
    <w:rsid w:val="00B460CE"/>
    <w:rsid w:val="00B47215"/>
    <w:rsid w:val="00B47FA8"/>
    <w:rsid w:val="00B50872"/>
    <w:rsid w:val="00B5116E"/>
    <w:rsid w:val="00B526B8"/>
    <w:rsid w:val="00B55733"/>
    <w:rsid w:val="00B63A7A"/>
    <w:rsid w:val="00B643B2"/>
    <w:rsid w:val="00B6675B"/>
    <w:rsid w:val="00B732C4"/>
    <w:rsid w:val="00B75EC2"/>
    <w:rsid w:val="00B76626"/>
    <w:rsid w:val="00B936F3"/>
    <w:rsid w:val="00B95F5E"/>
    <w:rsid w:val="00B9780D"/>
    <w:rsid w:val="00BA37FE"/>
    <w:rsid w:val="00BA53BC"/>
    <w:rsid w:val="00BB03D3"/>
    <w:rsid w:val="00BC0509"/>
    <w:rsid w:val="00BC3AC2"/>
    <w:rsid w:val="00BC3C3C"/>
    <w:rsid w:val="00BC46B7"/>
    <w:rsid w:val="00BD1616"/>
    <w:rsid w:val="00BD17EB"/>
    <w:rsid w:val="00BD40AE"/>
    <w:rsid w:val="00BD77B1"/>
    <w:rsid w:val="00BD7F50"/>
    <w:rsid w:val="00BE15FE"/>
    <w:rsid w:val="00BE4E64"/>
    <w:rsid w:val="00BE5DF2"/>
    <w:rsid w:val="00BF0A2B"/>
    <w:rsid w:val="00BF45F1"/>
    <w:rsid w:val="00BF47C5"/>
    <w:rsid w:val="00BF55B8"/>
    <w:rsid w:val="00BF6372"/>
    <w:rsid w:val="00C028EA"/>
    <w:rsid w:val="00C02ACE"/>
    <w:rsid w:val="00C07FC3"/>
    <w:rsid w:val="00C117BB"/>
    <w:rsid w:val="00C13FF0"/>
    <w:rsid w:val="00C1458D"/>
    <w:rsid w:val="00C242FE"/>
    <w:rsid w:val="00C34579"/>
    <w:rsid w:val="00C3579B"/>
    <w:rsid w:val="00C35FB8"/>
    <w:rsid w:val="00C3631D"/>
    <w:rsid w:val="00C40DA0"/>
    <w:rsid w:val="00C44462"/>
    <w:rsid w:val="00C511B1"/>
    <w:rsid w:val="00C51357"/>
    <w:rsid w:val="00C523CA"/>
    <w:rsid w:val="00C53E22"/>
    <w:rsid w:val="00C56F3A"/>
    <w:rsid w:val="00C62FFE"/>
    <w:rsid w:val="00C707D9"/>
    <w:rsid w:val="00C70EA6"/>
    <w:rsid w:val="00C74B34"/>
    <w:rsid w:val="00C810B1"/>
    <w:rsid w:val="00C81312"/>
    <w:rsid w:val="00C837D6"/>
    <w:rsid w:val="00C84FBA"/>
    <w:rsid w:val="00C87E41"/>
    <w:rsid w:val="00C91278"/>
    <w:rsid w:val="00C926E7"/>
    <w:rsid w:val="00C92D9A"/>
    <w:rsid w:val="00C92F13"/>
    <w:rsid w:val="00C938E9"/>
    <w:rsid w:val="00C94B0A"/>
    <w:rsid w:val="00CA0BAD"/>
    <w:rsid w:val="00CA1706"/>
    <w:rsid w:val="00CA431F"/>
    <w:rsid w:val="00CA7F31"/>
    <w:rsid w:val="00CB0C38"/>
    <w:rsid w:val="00CB1B34"/>
    <w:rsid w:val="00CB617B"/>
    <w:rsid w:val="00CB61CB"/>
    <w:rsid w:val="00CC3121"/>
    <w:rsid w:val="00CD039B"/>
    <w:rsid w:val="00CD2A08"/>
    <w:rsid w:val="00CD7FAC"/>
    <w:rsid w:val="00CE0F8F"/>
    <w:rsid w:val="00CE15A3"/>
    <w:rsid w:val="00CE25E2"/>
    <w:rsid w:val="00CE4BFA"/>
    <w:rsid w:val="00CE66AE"/>
    <w:rsid w:val="00CF03E1"/>
    <w:rsid w:val="00CF5D1F"/>
    <w:rsid w:val="00D027E4"/>
    <w:rsid w:val="00D052D0"/>
    <w:rsid w:val="00D110C5"/>
    <w:rsid w:val="00D11AB1"/>
    <w:rsid w:val="00D14EB6"/>
    <w:rsid w:val="00D237E4"/>
    <w:rsid w:val="00D27F40"/>
    <w:rsid w:val="00D34F26"/>
    <w:rsid w:val="00D429F0"/>
    <w:rsid w:val="00D44B67"/>
    <w:rsid w:val="00D44EA6"/>
    <w:rsid w:val="00D464C1"/>
    <w:rsid w:val="00D47429"/>
    <w:rsid w:val="00D474FD"/>
    <w:rsid w:val="00D54B03"/>
    <w:rsid w:val="00D567D4"/>
    <w:rsid w:val="00D568FC"/>
    <w:rsid w:val="00D57879"/>
    <w:rsid w:val="00D57B90"/>
    <w:rsid w:val="00D60680"/>
    <w:rsid w:val="00D63EE8"/>
    <w:rsid w:val="00D640EB"/>
    <w:rsid w:val="00D65335"/>
    <w:rsid w:val="00D653B4"/>
    <w:rsid w:val="00D66110"/>
    <w:rsid w:val="00D67C5B"/>
    <w:rsid w:val="00D76686"/>
    <w:rsid w:val="00D771D6"/>
    <w:rsid w:val="00D81896"/>
    <w:rsid w:val="00D84ACE"/>
    <w:rsid w:val="00D874CE"/>
    <w:rsid w:val="00D87CC7"/>
    <w:rsid w:val="00D9338D"/>
    <w:rsid w:val="00D9469A"/>
    <w:rsid w:val="00D95E26"/>
    <w:rsid w:val="00DA5481"/>
    <w:rsid w:val="00DA7700"/>
    <w:rsid w:val="00DB248A"/>
    <w:rsid w:val="00DB6CA1"/>
    <w:rsid w:val="00DC0312"/>
    <w:rsid w:val="00DD0E00"/>
    <w:rsid w:val="00DD31DB"/>
    <w:rsid w:val="00DD648C"/>
    <w:rsid w:val="00DE0EA9"/>
    <w:rsid w:val="00DE195F"/>
    <w:rsid w:val="00DE6547"/>
    <w:rsid w:val="00DF356D"/>
    <w:rsid w:val="00E02CC6"/>
    <w:rsid w:val="00E04621"/>
    <w:rsid w:val="00E056DE"/>
    <w:rsid w:val="00E10200"/>
    <w:rsid w:val="00E123FD"/>
    <w:rsid w:val="00E25060"/>
    <w:rsid w:val="00E30284"/>
    <w:rsid w:val="00E354B0"/>
    <w:rsid w:val="00E36D8F"/>
    <w:rsid w:val="00E47532"/>
    <w:rsid w:val="00E52345"/>
    <w:rsid w:val="00E536E3"/>
    <w:rsid w:val="00E5766E"/>
    <w:rsid w:val="00E747E2"/>
    <w:rsid w:val="00E76F34"/>
    <w:rsid w:val="00E81993"/>
    <w:rsid w:val="00E840FB"/>
    <w:rsid w:val="00E86694"/>
    <w:rsid w:val="00E879DC"/>
    <w:rsid w:val="00E92B47"/>
    <w:rsid w:val="00E94E02"/>
    <w:rsid w:val="00EA20C3"/>
    <w:rsid w:val="00EA6438"/>
    <w:rsid w:val="00EB4709"/>
    <w:rsid w:val="00EB4AD0"/>
    <w:rsid w:val="00EB61DB"/>
    <w:rsid w:val="00EB6347"/>
    <w:rsid w:val="00EC0798"/>
    <w:rsid w:val="00EC4F59"/>
    <w:rsid w:val="00ED3962"/>
    <w:rsid w:val="00ED4492"/>
    <w:rsid w:val="00ED6364"/>
    <w:rsid w:val="00EE3E03"/>
    <w:rsid w:val="00EE6242"/>
    <w:rsid w:val="00EE7E45"/>
    <w:rsid w:val="00EF2D23"/>
    <w:rsid w:val="00EF5C91"/>
    <w:rsid w:val="00EF6FB1"/>
    <w:rsid w:val="00EF7109"/>
    <w:rsid w:val="00EF73A4"/>
    <w:rsid w:val="00EF79AB"/>
    <w:rsid w:val="00F00E58"/>
    <w:rsid w:val="00F01E1E"/>
    <w:rsid w:val="00F04796"/>
    <w:rsid w:val="00F05FBF"/>
    <w:rsid w:val="00F10669"/>
    <w:rsid w:val="00F10F39"/>
    <w:rsid w:val="00F11928"/>
    <w:rsid w:val="00F13D25"/>
    <w:rsid w:val="00F13D99"/>
    <w:rsid w:val="00F21BAD"/>
    <w:rsid w:val="00F268EF"/>
    <w:rsid w:val="00F33074"/>
    <w:rsid w:val="00F3414D"/>
    <w:rsid w:val="00F355BF"/>
    <w:rsid w:val="00F45455"/>
    <w:rsid w:val="00F45D8D"/>
    <w:rsid w:val="00F46EBE"/>
    <w:rsid w:val="00F529C3"/>
    <w:rsid w:val="00F5326F"/>
    <w:rsid w:val="00F53CC6"/>
    <w:rsid w:val="00F576D0"/>
    <w:rsid w:val="00F60860"/>
    <w:rsid w:val="00F62CF1"/>
    <w:rsid w:val="00F64266"/>
    <w:rsid w:val="00F679C3"/>
    <w:rsid w:val="00F72024"/>
    <w:rsid w:val="00F73026"/>
    <w:rsid w:val="00F7619B"/>
    <w:rsid w:val="00F77A22"/>
    <w:rsid w:val="00F77C12"/>
    <w:rsid w:val="00F80CAB"/>
    <w:rsid w:val="00F861F4"/>
    <w:rsid w:val="00F863F8"/>
    <w:rsid w:val="00F8640D"/>
    <w:rsid w:val="00F87903"/>
    <w:rsid w:val="00F9197E"/>
    <w:rsid w:val="00F934CC"/>
    <w:rsid w:val="00F93E60"/>
    <w:rsid w:val="00F96C73"/>
    <w:rsid w:val="00F97D31"/>
    <w:rsid w:val="00FA1994"/>
    <w:rsid w:val="00FA50E2"/>
    <w:rsid w:val="00FA61C0"/>
    <w:rsid w:val="00FB037A"/>
    <w:rsid w:val="00FB1F3D"/>
    <w:rsid w:val="00FB5ED3"/>
    <w:rsid w:val="00FB623D"/>
    <w:rsid w:val="00FD149C"/>
    <w:rsid w:val="00FD1C89"/>
    <w:rsid w:val="00FD64D0"/>
    <w:rsid w:val="00FD7C35"/>
    <w:rsid w:val="00FD7EB4"/>
    <w:rsid w:val="00FE2080"/>
    <w:rsid w:val="00FE3AD5"/>
    <w:rsid w:val="00FE3EAB"/>
    <w:rsid w:val="00FE72B1"/>
    <w:rsid w:val="00FF3068"/>
    <w:rsid w:val="00FF3F6A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07B59C"/>
  <w15:docId w15:val="{17C18414-47A1-4F64-AB3C-E130B0F0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9" w:qFormat="1"/>
    <w:lsdException w:name="heading 2" w:semiHidden="1" w:uiPriority="29" w:unhideWhenUsed="1" w:qFormat="1"/>
    <w:lsdException w:name="heading 3" w:semiHidden="1" w:uiPriority="29" w:unhideWhenUsed="1" w:qFormat="1"/>
    <w:lsdException w:name="heading 4" w:semiHidden="1" w:uiPriority="29" w:unhideWhenUsed="1" w:qFormat="1"/>
    <w:lsdException w:name="heading 5" w:semiHidden="1" w:uiPriority="29" w:qFormat="1"/>
    <w:lsdException w:name="heading 6" w:semiHidden="1" w:uiPriority="29" w:qFormat="1"/>
    <w:lsdException w:name="heading 7" w:semiHidden="1" w:uiPriority="29" w:qFormat="1"/>
    <w:lsdException w:name="heading 8" w:semiHidden="1" w:uiPriority="29" w:qFormat="1"/>
    <w:lsdException w:name="heading 9" w:semiHidden="1" w:uiPriority="2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9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qFormat="1"/>
    <w:lsdException w:name="Intense Emphasis" w:uiPriority="29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3"/>
    <w:qFormat/>
    <w:rsid w:val="00155255"/>
    <w:pPr>
      <w:spacing w:after="160" w:line="259" w:lineRule="auto"/>
    </w:pPr>
    <w:rPr>
      <w:rFonts w:ascii="Arial" w:hAnsi="Arial"/>
      <w:color w:val="5F5F5F"/>
      <w:sz w:val="21"/>
    </w:rPr>
  </w:style>
  <w:style w:type="paragraph" w:styleId="Heading1">
    <w:name w:val="heading 1"/>
    <w:basedOn w:val="Normal"/>
    <w:next w:val="Normal"/>
    <w:link w:val="Heading1Char"/>
    <w:uiPriority w:val="29"/>
    <w:qFormat/>
    <w:rsid w:val="00CE0F8F"/>
    <w:pPr>
      <w:keepNext/>
      <w:keepLines/>
      <w:pageBreakBefore/>
      <w:numPr>
        <w:numId w:val="30"/>
      </w:numPr>
      <w:outlineLvl w:val="0"/>
    </w:pPr>
    <w:rPr>
      <w:rFonts w:eastAsiaTheme="majorEastAsia" w:cstheme="majorBidi"/>
      <w:bCs/>
      <w:color w:val="B5123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9"/>
    <w:qFormat/>
    <w:rsid w:val="00CE0F8F"/>
    <w:pPr>
      <w:keepNext/>
      <w:keepLines/>
      <w:numPr>
        <w:ilvl w:val="1"/>
        <w:numId w:val="30"/>
      </w:numPr>
      <w:spacing w:before="16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29"/>
    <w:qFormat/>
    <w:rsid w:val="00CE0F8F"/>
    <w:pPr>
      <w:keepNext/>
      <w:keepLines/>
      <w:numPr>
        <w:ilvl w:val="2"/>
        <w:numId w:val="30"/>
      </w:numPr>
      <w:spacing w:before="16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29"/>
    <w:qFormat/>
    <w:rsid w:val="00CE0F8F"/>
    <w:pPr>
      <w:keepNext/>
      <w:keepLines/>
      <w:numPr>
        <w:ilvl w:val="3"/>
        <w:numId w:val="30"/>
      </w:numPr>
      <w:spacing w:before="120" w:after="0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NoSpace"/>
    <w:basedOn w:val="Normal"/>
    <w:uiPriority w:val="3"/>
    <w:qFormat/>
    <w:rsid w:val="00612FFF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1"/>
    <w:rsid w:val="00CE0F8F"/>
    <w:rPr>
      <w:rFonts w:ascii="Arial" w:eastAsiaTheme="majorEastAsia" w:hAnsi="Arial" w:cstheme="majorBidi"/>
      <w:bCs/>
      <w:color w:val="B51233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29"/>
    <w:rsid w:val="00CE0F8F"/>
    <w:rPr>
      <w:rFonts w:ascii="Arial" w:eastAsiaTheme="majorEastAsia" w:hAnsi="Arial" w:cstheme="majorBidi"/>
      <w:b/>
      <w:bCs/>
      <w:color w:val="5F5F5F"/>
      <w:sz w:val="21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E0F8F"/>
    <w:rPr>
      <w:rFonts w:ascii="Arial" w:eastAsiaTheme="majorEastAsia" w:hAnsi="Arial" w:cstheme="majorBidi"/>
      <w:b/>
      <w:bCs/>
      <w:color w:val="5F5F5F"/>
      <w:sz w:val="21"/>
    </w:rPr>
  </w:style>
  <w:style w:type="paragraph" w:styleId="Header">
    <w:name w:val="header"/>
    <w:basedOn w:val="Normal"/>
    <w:link w:val="HeaderChar"/>
    <w:uiPriority w:val="99"/>
    <w:semiHidden/>
    <w:rsid w:val="00097A92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97A92"/>
    <w:rPr>
      <w:rFonts w:ascii="Arial" w:hAnsi="Arial"/>
      <w:color w:val="5F5F5F"/>
      <w:sz w:val="18"/>
    </w:rPr>
  </w:style>
  <w:style w:type="paragraph" w:styleId="Footer">
    <w:name w:val="footer"/>
    <w:basedOn w:val="Normal"/>
    <w:link w:val="FooterChar"/>
    <w:uiPriority w:val="99"/>
    <w:semiHidden/>
    <w:rsid w:val="003D6212"/>
    <w:pPr>
      <w:tabs>
        <w:tab w:val="center" w:pos="4536"/>
        <w:tab w:val="right" w:pos="9072"/>
      </w:tabs>
      <w:spacing w:after="0" w:line="240" w:lineRule="auto"/>
    </w:pPr>
    <w:rPr>
      <w:color w:val="747373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D6212"/>
    <w:rPr>
      <w:rFonts w:ascii="Arial" w:hAnsi="Arial"/>
      <w:color w:val="747373"/>
      <w:sz w:val="18"/>
    </w:rPr>
  </w:style>
  <w:style w:type="table" w:styleId="TableGrid">
    <w:name w:val="Table Grid"/>
    <w:basedOn w:val="TableNormal"/>
    <w:rsid w:val="007F7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DB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1"/>
    <w:rsid w:val="00CE0F8F"/>
    <w:rPr>
      <w:rFonts w:ascii="Arial" w:eastAsiaTheme="majorEastAsia" w:hAnsi="Arial" w:cstheme="majorBidi"/>
      <w:b/>
      <w:bCs/>
      <w:iCs/>
      <w:color w:val="5F5F5F"/>
      <w:sz w:val="21"/>
    </w:rPr>
  </w:style>
  <w:style w:type="paragraph" w:customStyle="1" w:styleId="HeaderPgNo">
    <w:name w:val="HeaderPgNo"/>
    <w:basedOn w:val="Header"/>
    <w:uiPriority w:val="29"/>
    <w:semiHidden/>
    <w:qFormat/>
    <w:rsid w:val="00A67134"/>
    <w:pPr>
      <w:spacing w:after="80"/>
      <w:jc w:val="right"/>
    </w:pPr>
    <w:rPr>
      <w:sz w:val="24"/>
    </w:rPr>
  </w:style>
  <w:style w:type="paragraph" w:customStyle="1" w:styleId="Bullet1">
    <w:name w:val="Bullet 1"/>
    <w:basedOn w:val="Normal"/>
    <w:uiPriority w:val="2"/>
    <w:qFormat/>
    <w:rsid w:val="00C523CA"/>
    <w:pPr>
      <w:numPr>
        <w:numId w:val="26"/>
      </w:numPr>
      <w:contextualSpacing/>
    </w:pPr>
  </w:style>
  <w:style w:type="paragraph" w:customStyle="1" w:styleId="Bullet2">
    <w:name w:val="Bullet 2"/>
    <w:basedOn w:val="Bullet1"/>
    <w:uiPriority w:val="2"/>
    <w:qFormat/>
    <w:rsid w:val="00611257"/>
    <w:pPr>
      <w:numPr>
        <w:ilvl w:val="1"/>
      </w:numPr>
    </w:pPr>
  </w:style>
  <w:style w:type="numbering" w:customStyle="1" w:styleId="NumbLstBullet">
    <w:name w:val="NumbLstBullet"/>
    <w:uiPriority w:val="99"/>
    <w:rsid w:val="00C523CA"/>
    <w:pPr>
      <w:numPr>
        <w:numId w:val="1"/>
      </w:numPr>
    </w:pPr>
  </w:style>
  <w:style w:type="paragraph" w:customStyle="1" w:styleId="Heading1NoToc">
    <w:name w:val="Heading 1NoToc"/>
    <w:basedOn w:val="Heading1"/>
    <w:next w:val="Normal"/>
    <w:uiPriority w:val="19"/>
    <w:qFormat/>
    <w:rsid w:val="009D689E"/>
    <w:pPr>
      <w:numPr>
        <w:numId w:val="0"/>
      </w:numPr>
    </w:pPr>
  </w:style>
  <w:style w:type="paragraph" w:styleId="TOC1">
    <w:name w:val="toc 1"/>
    <w:basedOn w:val="Normal"/>
    <w:next w:val="Normal"/>
    <w:autoRedefine/>
    <w:uiPriority w:val="39"/>
    <w:rsid w:val="00C837D6"/>
    <w:pPr>
      <w:tabs>
        <w:tab w:val="right" w:leader="dot" w:pos="9072"/>
      </w:tabs>
      <w:spacing w:before="20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rsid w:val="004A1D9E"/>
    <w:pPr>
      <w:tabs>
        <w:tab w:val="left" w:pos="454"/>
        <w:tab w:val="right" w:leader="dot" w:pos="9072"/>
      </w:tabs>
      <w:spacing w:before="100" w:after="0"/>
    </w:pPr>
    <w:rPr>
      <w:b/>
    </w:rPr>
  </w:style>
  <w:style w:type="paragraph" w:styleId="TOC3">
    <w:name w:val="toc 3"/>
    <w:basedOn w:val="Normal"/>
    <w:next w:val="Normal"/>
    <w:autoRedefine/>
    <w:uiPriority w:val="39"/>
    <w:rsid w:val="004A1D9E"/>
    <w:pPr>
      <w:tabs>
        <w:tab w:val="left" w:pos="851"/>
        <w:tab w:val="right" w:leader="dot" w:pos="9072"/>
      </w:tabs>
      <w:spacing w:after="0"/>
    </w:pPr>
  </w:style>
  <w:style w:type="character" w:styleId="Hyperlink">
    <w:name w:val="Hyperlink"/>
    <w:basedOn w:val="DefaultParagraphFont"/>
    <w:uiPriority w:val="99"/>
    <w:unhideWhenUsed/>
    <w:rsid w:val="003A2E4C"/>
    <w:rPr>
      <w:color w:val="0000FF" w:themeColor="hyperlink"/>
      <w:u w:val="single"/>
    </w:rPr>
  </w:style>
  <w:style w:type="paragraph" w:customStyle="1" w:styleId="DocTitle">
    <w:name w:val="DocTitle"/>
    <w:basedOn w:val="Normal"/>
    <w:uiPriority w:val="29"/>
    <w:semiHidden/>
    <w:qFormat/>
    <w:rsid w:val="00547DFF"/>
    <w:pPr>
      <w:spacing w:after="440" w:line="240" w:lineRule="auto"/>
      <w:jc w:val="right"/>
    </w:pPr>
    <w:rPr>
      <w:color w:val="B51233"/>
      <w:sz w:val="36"/>
    </w:rPr>
  </w:style>
  <w:style w:type="paragraph" w:customStyle="1" w:styleId="DocSubTitle">
    <w:name w:val="DocSubTitle"/>
    <w:basedOn w:val="Normal"/>
    <w:uiPriority w:val="29"/>
    <w:semiHidden/>
    <w:qFormat/>
    <w:rsid w:val="00547DFF"/>
    <w:pPr>
      <w:spacing w:after="520"/>
      <w:jc w:val="right"/>
    </w:pPr>
    <w:rPr>
      <w:sz w:val="36"/>
    </w:rPr>
  </w:style>
  <w:style w:type="paragraph" w:customStyle="1" w:styleId="DocType">
    <w:name w:val="DocType"/>
    <w:basedOn w:val="DocSubTitle"/>
    <w:uiPriority w:val="29"/>
    <w:semiHidden/>
    <w:qFormat/>
    <w:rsid w:val="00547DFF"/>
    <w:pPr>
      <w:spacing w:after="60" w:line="240" w:lineRule="auto"/>
    </w:pPr>
  </w:style>
  <w:style w:type="paragraph" w:customStyle="1" w:styleId="DocContract">
    <w:name w:val="DocContract"/>
    <w:basedOn w:val="Normal"/>
    <w:uiPriority w:val="29"/>
    <w:semiHidden/>
    <w:qFormat/>
    <w:rsid w:val="000D4A34"/>
    <w:rPr>
      <w:color w:val="747373"/>
    </w:rPr>
  </w:style>
  <w:style w:type="paragraph" w:customStyle="1" w:styleId="DocDate">
    <w:name w:val="DocDate"/>
    <w:basedOn w:val="Normal"/>
    <w:uiPriority w:val="29"/>
    <w:semiHidden/>
    <w:qFormat/>
    <w:rsid w:val="006D2828"/>
    <w:pPr>
      <w:spacing w:line="240" w:lineRule="auto"/>
      <w:jc w:val="right"/>
    </w:pPr>
    <w:rPr>
      <w:sz w:val="28"/>
    </w:rPr>
  </w:style>
  <w:style w:type="paragraph" w:customStyle="1" w:styleId="TableHeading">
    <w:name w:val="TableHeading"/>
    <w:basedOn w:val="Normal"/>
    <w:uiPriority w:val="11"/>
    <w:rsid w:val="00732CB4"/>
    <w:pPr>
      <w:keepNext/>
      <w:spacing w:before="60" w:after="60" w:line="200" w:lineRule="atLeast"/>
      <w:ind w:left="57" w:right="57"/>
    </w:pPr>
    <w:rPr>
      <w:rFonts w:eastAsia="Times New Roman" w:cs="Times New Roman"/>
      <w:color w:val="FFFFFF" w:themeColor="background1"/>
      <w:sz w:val="20"/>
      <w:szCs w:val="24"/>
    </w:rPr>
  </w:style>
  <w:style w:type="paragraph" w:customStyle="1" w:styleId="TableText">
    <w:name w:val="TableText"/>
    <w:basedOn w:val="Normal"/>
    <w:uiPriority w:val="11"/>
    <w:rsid w:val="00FA1994"/>
    <w:pPr>
      <w:spacing w:before="60" w:after="60" w:line="200" w:lineRule="atLeast"/>
      <w:ind w:left="57" w:right="57"/>
    </w:pPr>
    <w:rPr>
      <w:rFonts w:eastAsia="Times New Roman" w:cs="Times New Roman"/>
      <w:sz w:val="20"/>
      <w:szCs w:val="24"/>
    </w:rPr>
  </w:style>
  <w:style w:type="paragraph" w:customStyle="1" w:styleId="BackPgText">
    <w:name w:val="BackPgText"/>
    <w:basedOn w:val="Normal"/>
    <w:uiPriority w:val="29"/>
    <w:semiHidden/>
    <w:rsid w:val="0098684F"/>
    <w:pPr>
      <w:spacing w:line="240" w:lineRule="auto"/>
    </w:pPr>
    <w:rPr>
      <w:rFonts w:ascii="HelveticaNeueLT Std Lt" w:eastAsia="Times New Roman" w:hAnsi="HelveticaNeueLT Std Lt" w:cs="Times New Roman"/>
      <w:b/>
      <w:color w:val="747373"/>
      <w:szCs w:val="24"/>
    </w:rPr>
  </w:style>
  <w:style w:type="paragraph" w:customStyle="1" w:styleId="BackPgWeb">
    <w:name w:val="BackPgWeb"/>
    <w:basedOn w:val="Normal"/>
    <w:next w:val="Normal"/>
    <w:uiPriority w:val="29"/>
    <w:semiHidden/>
    <w:rsid w:val="00CE0F8F"/>
    <w:pPr>
      <w:spacing w:before="360" w:line="280" w:lineRule="atLeast"/>
    </w:pPr>
    <w:rPr>
      <w:rFonts w:ascii="Arial Bold" w:eastAsia="Times New Roman" w:hAnsi="Arial Bold" w:cs="Times New Roman"/>
      <w:b/>
      <w:color w:val="B51233"/>
      <w:sz w:val="28"/>
      <w:szCs w:val="24"/>
    </w:rPr>
  </w:style>
  <w:style w:type="numbering" w:customStyle="1" w:styleId="NumbLstMain">
    <w:name w:val="NumbLstMain"/>
    <w:uiPriority w:val="99"/>
    <w:rsid w:val="00CE0F8F"/>
    <w:pPr>
      <w:numPr>
        <w:numId w:val="2"/>
      </w:numPr>
    </w:pPr>
  </w:style>
  <w:style w:type="paragraph" w:customStyle="1" w:styleId="Heading1NoNumb">
    <w:name w:val="Heading 1NoNumb"/>
    <w:basedOn w:val="Heading1"/>
    <w:next w:val="Normal"/>
    <w:uiPriority w:val="2"/>
    <w:qFormat/>
    <w:rsid w:val="005F6B0C"/>
    <w:pPr>
      <w:numPr>
        <w:numId w:val="0"/>
      </w:numPr>
    </w:pPr>
  </w:style>
  <w:style w:type="paragraph" w:customStyle="1" w:styleId="Heading2NoNumb">
    <w:name w:val="Heading 2NoNumb"/>
    <w:basedOn w:val="Heading2"/>
    <w:next w:val="Normal"/>
    <w:uiPriority w:val="2"/>
    <w:qFormat/>
    <w:rsid w:val="00274668"/>
    <w:pPr>
      <w:numPr>
        <w:ilvl w:val="0"/>
        <w:numId w:val="0"/>
      </w:numPr>
    </w:pPr>
  </w:style>
  <w:style w:type="paragraph" w:customStyle="1" w:styleId="Heading3NoNumb">
    <w:name w:val="Heading 3NoNumb"/>
    <w:basedOn w:val="Heading3"/>
    <w:next w:val="Normal"/>
    <w:qFormat/>
    <w:rsid w:val="00274668"/>
    <w:pPr>
      <w:numPr>
        <w:ilvl w:val="0"/>
        <w:numId w:val="0"/>
      </w:numPr>
    </w:pPr>
  </w:style>
  <w:style w:type="paragraph" w:customStyle="1" w:styleId="Heading4NoNumb">
    <w:name w:val="Heading 4NoNumb"/>
    <w:basedOn w:val="Heading4"/>
    <w:next w:val="Normal"/>
    <w:uiPriority w:val="2"/>
    <w:qFormat/>
    <w:rsid w:val="00274668"/>
    <w:pPr>
      <w:numPr>
        <w:ilvl w:val="0"/>
        <w:numId w:val="0"/>
      </w:numPr>
    </w:pPr>
  </w:style>
  <w:style w:type="paragraph" w:customStyle="1" w:styleId="Heading3NoToc">
    <w:name w:val="Heading 3NoToc"/>
    <w:basedOn w:val="Heading3NoNumb"/>
    <w:next w:val="Normal"/>
    <w:uiPriority w:val="19"/>
    <w:qFormat/>
    <w:rsid w:val="00D653B4"/>
    <w:pPr>
      <w:spacing w:line="240" w:lineRule="auto"/>
      <w:outlineLvl w:val="9"/>
    </w:pPr>
  </w:style>
  <w:style w:type="paragraph" w:customStyle="1" w:styleId="Heading2NoToc">
    <w:name w:val="Heading 2NoToc"/>
    <w:basedOn w:val="Heading2NoNumb"/>
    <w:next w:val="Normal"/>
    <w:uiPriority w:val="19"/>
    <w:qFormat/>
    <w:rsid w:val="00182FFF"/>
  </w:style>
  <w:style w:type="paragraph" w:customStyle="1" w:styleId="AppendixH1">
    <w:name w:val="Appendix H1"/>
    <w:basedOn w:val="Normal"/>
    <w:next w:val="Normal"/>
    <w:uiPriority w:val="19"/>
    <w:qFormat/>
    <w:rsid w:val="004251C8"/>
    <w:pPr>
      <w:keepNext/>
      <w:keepLines/>
      <w:pageBreakBefore/>
      <w:numPr>
        <w:numId w:val="6"/>
      </w:numPr>
    </w:pPr>
    <w:rPr>
      <w:color w:val="B51233"/>
      <w:sz w:val="28"/>
    </w:rPr>
  </w:style>
  <w:style w:type="numbering" w:customStyle="1" w:styleId="NumbLstAppendix">
    <w:name w:val="NumbLstAppendix"/>
    <w:uiPriority w:val="99"/>
    <w:rsid w:val="00EF6FB1"/>
    <w:pPr>
      <w:numPr>
        <w:numId w:val="3"/>
      </w:numPr>
    </w:pPr>
  </w:style>
  <w:style w:type="paragraph" w:customStyle="1" w:styleId="DividerPage">
    <w:name w:val="DividerPage"/>
    <w:basedOn w:val="Normal"/>
    <w:next w:val="Normal"/>
    <w:uiPriority w:val="19"/>
    <w:qFormat/>
    <w:rsid w:val="00062D60"/>
    <w:pPr>
      <w:pageBreakBefore/>
      <w:spacing w:before="1080"/>
      <w:jc w:val="right"/>
    </w:pPr>
    <w:rPr>
      <w:color w:val="B51233"/>
      <w:sz w:val="48"/>
    </w:rPr>
  </w:style>
  <w:style w:type="paragraph" w:customStyle="1" w:styleId="Bullet1Para">
    <w:name w:val="Bullet 1Para"/>
    <w:basedOn w:val="Bullet1"/>
    <w:uiPriority w:val="4"/>
    <w:qFormat/>
    <w:rsid w:val="000B1DD4"/>
    <w:pPr>
      <w:contextualSpacing w:val="0"/>
    </w:pPr>
  </w:style>
  <w:style w:type="paragraph" w:customStyle="1" w:styleId="AlphaList">
    <w:name w:val="AlphaList"/>
    <w:basedOn w:val="Normal"/>
    <w:uiPriority w:val="6"/>
    <w:qFormat/>
    <w:rsid w:val="00CE0F8F"/>
    <w:pPr>
      <w:numPr>
        <w:ilvl w:val="4"/>
        <w:numId w:val="30"/>
      </w:numPr>
      <w:contextualSpacing/>
    </w:pPr>
  </w:style>
  <w:style w:type="paragraph" w:customStyle="1" w:styleId="Bullet2Para">
    <w:name w:val="Bullet 2Para"/>
    <w:basedOn w:val="Bullet2"/>
    <w:uiPriority w:val="4"/>
    <w:qFormat/>
    <w:rsid w:val="000B1DD4"/>
    <w:pPr>
      <w:contextualSpacing w:val="0"/>
    </w:pPr>
  </w:style>
  <w:style w:type="paragraph" w:customStyle="1" w:styleId="AlphaListPara">
    <w:name w:val="AlphaListPara"/>
    <w:basedOn w:val="AlphaList"/>
    <w:uiPriority w:val="6"/>
    <w:qFormat/>
    <w:rsid w:val="001B0153"/>
    <w:pPr>
      <w:contextualSpacing w:val="0"/>
    </w:pPr>
  </w:style>
  <w:style w:type="paragraph" w:styleId="TOC4">
    <w:name w:val="toc 4"/>
    <w:basedOn w:val="Normal"/>
    <w:next w:val="Normal"/>
    <w:uiPriority w:val="39"/>
    <w:rsid w:val="004A1D9E"/>
    <w:pPr>
      <w:tabs>
        <w:tab w:val="right" w:leader="dot" w:pos="9072"/>
      </w:tabs>
      <w:spacing w:after="0"/>
      <w:ind w:left="851"/>
    </w:pPr>
  </w:style>
  <w:style w:type="paragraph" w:customStyle="1" w:styleId="TableTitle">
    <w:name w:val="TableTitle"/>
    <w:basedOn w:val="Normal"/>
    <w:uiPriority w:val="10"/>
    <w:qFormat/>
    <w:rsid w:val="00140864"/>
    <w:pPr>
      <w:keepNext/>
      <w:keepLines/>
      <w:spacing w:before="240"/>
    </w:pPr>
    <w:rPr>
      <w:rFonts w:ascii="Arial Bold" w:hAnsi="Arial Bold"/>
      <w:b/>
    </w:rPr>
  </w:style>
  <w:style w:type="paragraph" w:customStyle="1" w:styleId="DocInfo">
    <w:name w:val="DocInfo"/>
    <w:basedOn w:val="Normal"/>
    <w:uiPriority w:val="29"/>
    <w:semiHidden/>
    <w:qFormat/>
    <w:rsid w:val="00281B0F"/>
    <w:pPr>
      <w:spacing w:line="240" w:lineRule="auto"/>
      <w:jc w:val="right"/>
    </w:pPr>
    <w:rPr>
      <w:color w:val="747373"/>
      <w:sz w:val="18"/>
    </w:rPr>
  </w:style>
  <w:style w:type="paragraph" w:styleId="TOC5">
    <w:name w:val="toc 5"/>
    <w:basedOn w:val="Normal"/>
    <w:next w:val="Normal"/>
    <w:autoRedefine/>
    <w:uiPriority w:val="39"/>
    <w:rsid w:val="00792F21"/>
    <w:pPr>
      <w:tabs>
        <w:tab w:val="right" w:leader="dot" w:pos="9072"/>
      </w:tabs>
      <w:spacing w:after="100"/>
    </w:pPr>
    <w:rPr>
      <w:b/>
    </w:rPr>
  </w:style>
  <w:style w:type="paragraph" w:customStyle="1" w:styleId="FooterFileName">
    <w:name w:val="FooterFileName"/>
    <w:basedOn w:val="Footer"/>
    <w:uiPriority w:val="29"/>
    <w:semiHidden/>
    <w:qFormat/>
    <w:rsid w:val="001A3E8B"/>
    <w:pPr>
      <w:spacing w:before="40"/>
    </w:pPr>
    <w:rPr>
      <w:noProof/>
      <w:color w:val="FFFFFF"/>
      <w:sz w:val="12"/>
    </w:rPr>
  </w:style>
  <w:style w:type="paragraph" w:customStyle="1" w:styleId="HeaderTitlePg">
    <w:name w:val="HeaderTitlePg"/>
    <w:basedOn w:val="Header"/>
    <w:uiPriority w:val="29"/>
    <w:semiHidden/>
    <w:qFormat/>
    <w:rsid w:val="00657669"/>
    <w:pPr>
      <w:spacing w:after="3000"/>
    </w:pPr>
  </w:style>
  <w:style w:type="paragraph" w:customStyle="1" w:styleId="Heading1Land">
    <w:name w:val="Heading 1Land"/>
    <w:basedOn w:val="Heading1"/>
    <w:uiPriority w:val="19"/>
    <w:qFormat/>
    <w:rsid w:val="00657669"/>
    <w:pPr>
      <w:framePr w:w="15139" w:wrap="around" w:hAnchor="text"/>
    </w:pPr>
  </w:style>
  <w:style w:type="paragraph" w:customStyle="1" w:styleId="HeaderBackPg">
    <w:name w:val="HeaderBackPg"/>
    <w:basedOn w:val="Header"/>
    <w:uiPriority w:val="29"/>
    <w:semiHidden/>
    <w:qFormat/>
    <w:rsid w:val="00EB4709"/>
  </w:style>
  <w:style w:type="paragraph" w:customStyle="1" w:styleId="NormalIndent1">
    <w:name w:val="NormalIndent1"/>
    <w:basedOn w:val="Normal"/>
    <w:uiPriority w:val="6"/>
    <w:qFormat/>
    <w:rsid w:val="00C70EA6"/>
    <w:pPr>
      <w:ind w:left="680"/>
    </w:pPr>
  </w:style>
  <w:style w:type="paragraph" w:customStyle="1" w:styleId="NormalIndent2">
    <w:name w:val="NormalIndent2"/>
    <w:basedOn w:val="Normal"/>
    <w:uiPriority w:val="6"/>
    <w:qFormat/>
    <w:rsid w:val="00C70EA6"/>
    <w:pPr>
      <w:ind w:left="1021"/>
    </w:pPr>
  </w:style>
  <w:style w:type="paragraph" w:customStyle="1" w:styleId="TableTextSmall">
    <w:name w:val="TableTextSmall"/>
    <w:basedOn w:val="TableText"/>
    <w:uiPriority w:val="14"/>
    <w:qFormat/>
    <w:rsid w:val="00B333BC"/>
    <w:pPr>
      <w:spacing w:line="180" w:lineRule="atLeast"/>
    </w:pPr>
    <w:rPr>
      <w:sz w:val="17"/>
    </w:rPr>
  </w:style>
  <w:style w:type="paragraph" w:customStyle="1" w:styleId="TableHeadingSmall">
    <w:name w:val="TableHeadingSmall"/>
    <w:basedOn w:val="TableHeading"/>
    <w:uiPriority w:val="11"/>
    <w:qFormat/>
    <w:rsid w:val="00B333BC"/>
    <w:pPr>
      <w:spacing w:line="180" w:lineRule="atLeast"/>
    </w:pPr>
    <w:rPr>
      <w:sz w:val="17"/>
    </w:rPr>
  </w:style>
  <w:style w:type="paragraph" w:customStyle="1" w:styleId="TableBullet">
    <w:name w:val="TableBullet"/>
    <w:basedOn w:val="TableText"/>
    <w:uiPriority w:val="14"/>
    <w:qFormat/>
    <w:rsid w:val="002D4FEE"/>
    <w:pPr>
      <w:numPr>
        <w:numId w:val="27"/>
      </w:numPr>
    </w:pPr>
  </w:style>
  <w:style w:type="paragraph" w:customStyle="1" w:styleId="TableBulletSmall">
    <w:name w:val="TableBulletSmall"/>
    <w:basedOn w:val="TableTextSmall"/>
    <w:uiPriority w:val="15"/>
    <w:qFormat/>
    <w:rsid w:val="002D4FEE"/>
    <w:pPr>
      <w:numPr>
        <w:ilvl w:val="1"/>
        <w:numId w:val="27"/>
      </w:numPr>
    </w:pPr>
  </w:style>
  <w:style w:type="paragraph" w:customStyle="1" w:styleId="FooterBold">
    <w:name w:val="FooterBold"/>
    <w:basedOn w:val="Footer"/>
    <w:uiPriority w:val="29"/>
    <w:qFormat/>
    <w:rsid w:val="003324EC"/>
    <w:pPr>
      <w:spacing w:before="40"/>
    </w:pPr>
    <w:rPr>
      <w:b/>
    </w:rPr>
  </w:style>
  <w:style w:type="character" w:customStyle="1" w:styleId="CharSmall">
    <w:name w:val="CharSmall"/>
    <w:basedOn w:val="DefaultParagraphFont"/>
    <w:uiPriority w:val="21"/>
    <w:semiHidden/>
    <w:qFormat/>
    <w:rsid w:val="00244D56"/>
    <w:rPr>
      <w:sz w:val="16"/>
    </w:rPr>
  </w:style>
  <w:style w:type="paragraph" w:customStyle="1" w:styleId="TableSource">
    <w:name w:val="TableSource"/>
    <w:basedOn w:val="Normal"/>
    <w:next w:val="Normal"/>
    <w:uiPriority w:val="17"/>
    <w:qFormat/>
    <w:rsid w:val="00F13D99"/>
    <w:pPr>
      <w:spacing w:before="120"/>
    </w:pPr>
    <w:rPr>
      <w:i/>
    </w:rPr>
  </w:style>
  <w:style w:type="numbering" w:customStyle="1" w:styleId="NumbLstTableBullet">
    <w:name w:val="NumbLstTableBullet"/>
    <w:uiPriority w:val="99"/>
    <w:rsid w:val="002D4FEE"/>
    <w:pPr>
      <w:numPr>
        <w:numId w:val="4"/>
      </w:numPr>
    </w:pPr>
  </w:style>
  <w:style w:type="paragraph" w:customStyle="1" w:styleId="DividerPageNoTOC">
    <w:name w:val="DividerPageNoTOC"/>
    <w:basedOn w:val="DividerPage"/>
    <w:uiPriority w:val="19"/>
    <w:qFormat/>
    <w:rsid w:val="004251C8"/>
  </w:style>
  <w:style w:type="paragraph" w:customStyle="1" w:styleId="PhotoInfo">
    <w:name w:val="PhotoInfo"/>
    <w:basedOn w:val="Normal"/>
    <w:uiPriority w:val="18"/>
    <w:qFormat/>
    <w:rsid w:val="00171C61"/>
    <w:pPr>
      <w:keepNext/>
      <w:numPr>
        <w:numId w:val="5"/>
      </w:numPr>
      <w:spacing w:before="60" w:after="60" w:line="240" w:lineRule="auto"/>
    </w:pPr>
    <w:rPr>
      <w:i/>
      <w:sz w:val="18"/>
    </w:rPr>
  </w:style>
  <w:style w:type="paragraph" w:customStyle="1" w:styleId="HeaderLast">
    <w:name w:val="HeaderLast"/>
    <w:basedOn w:val="Header"/>
    <w:uiPriority w:val="39"/>
    <w:semiHidden/>
    <w:qFormat/>
    <w:rsid w:val="00097A92"/>
    <w:pPr>
      <w:spacing w:after="160"/>
    </w:pPr>
    <w:rPr>
      <w:noProof/>
      <w:lang w:val="fr-FR"/>
    </w:rPr>
  </w:style>
  <w:style w:type="paragraph" w:customStyle="1" w:styleId="HeaderSmall">
    <w:name w:val="HeaderSmall"/>
    <w:basedOn w:val="Header"/>
    <w:uiPriority w:val="39"/>
    <w:semiHidden/>
    <w:qFormat/>
    <w:rsid w:val="00146882"/>
    <w:rPr>
      <w:sz w:val="12"/>
    </w:rPr>
  </w:style>
  <w:style w:type="paragraph" w:customStyle="1" w:styleId="CDFooterAddress">
    <w:name w:val="CDFooterAddress"/>
    <w:basedOn w:val="Footer"/>
    <w:uiPriority w:val="39"/>
    <w:qFormat/>
    <w:rsid w:val="00BD40AE"/>
    <w:pPr>
      <w:jc w:val="right"/>
    </w:pPr>
    <w:rPr>
      <w:sz w:val="22"/>
    </w:rPr>
  </w:style>
  <w:style w:type="paragraph" w:customStyle="1" w:styleId="FooterSmall">
    <w:name w:val="FooterSmall"/>
    <w:basedOn w:val="Footer"/>
    <w:uiPriority w:val="39"/>
    <w:semiHidden/>
    <w:qFormat/>
    <w:rsid w:val="00A95AB1"/>
    <w:rPr>
      <w:sz w:val="12"/>
    </w:rPr>
  </w:style>
  <w:style w:type="character" w:customStyle="1" w:styleId="charRed">
    <w:name w:val="charRed"/>
    <w:basedOn w:val="DefaultParagraphFont"/>
    <w:uiPriority w:val="1"/>
    <w:semiHidden/>
    <w:qFormat/>
    <w:rsid w:val="003823AB"/>
    <w:rPr>
      <w:color w:val="B51233"/>
    </w:rPr>
  </w:style>
  <w:style w:type="paragraph" w:customStyle="1" w:styleId="Heading2Text">
    <w:name w:val="Heading 2Text"/>
    <w:basedOn w:val="Heading2"/>
    <w:uiPriority w:val="7"/>
    <w:qFormat/>
    <w:rsid w:val="00F46EBE"/>
    <w:pPr>
      <w:keepNext w:val="0"/>
      <w:keepLines w:val="0"/>
      <w:spacing w:before="0"/>
    </w:pPr>
    <w:rPr>
      <w:b w:val="0"/>
    </w:rPr>
  </w:style>
  <w:style w:type="paragraph" w:customStyle="1" w:styleId="Heading3Text">
    <w:name w:val="Heading 3Text"/>
    <w:basedOn w:val="Heading3"/>
    <w:uiPriority w:val="7"/>
    <w:qFormat/>
    <w:rsid w:val="00F46EBE"/>
    <w:pPr>
      <w:keepNext w:val="0"/>
      <w:keepLines w:val="0"/>
      <w:spacing w:before="0"/>
    </w:pPr>
    <w:rPr>
      <w:b w:val="0"/>
    </w:rPr>
  </w:style>
  <w:style w:type="paragraph" w:customStyle="1" w:styleId="Heading4Text">
    <w:name w:val="Heading 4Text"/>
    <w:basedOn w:val="Heading4"/>
    <w:uiPriority w:val="7"/>
    <w:qFormat/>
    <w:rsid w:val="00F46EBE"/>
    <w:pPr>
      <w:keepNext w:val="0"/>
      <w:keepLines w:val="0"/>
      <w:spacing w:before="0" w:after="160"/>
    </w:pPr>
    <w:rPr>
      <w:b w:val="0"/>
    </w:rPr>
  </w:style>
  <w:style w:type="paragraph" w:customStyle="1" w:styleId="Bullet3">
    <w:name w:val="Bullet 3"/>
    <w:basedOn w:val="Normal"/>
    <w:uiPriority w:val="8"/>
    <w:qFormat/>
    <w:rsid w:val="00116F5A"/>
    <w:pPr>
      <w:numPr>
        <w:ilvl w:val="2"/>
        <w:numId w:val="26"/>
      </w:numPr>
      <w:contextualSpacing/>
    </w:pPr>
  </w:style>
  <w:style w:type="paragraph" w:customStyle="1" w:styleId="Bullet4">
    <w:name w:val="Bullet 4"/>
    <w:basedOn w:val="Normal"/>
    <w:uiPriority w:val="8"/>
    <w:qFormat/>
    <w:rsid w:val="00116F5A"/>
    <w:pPr>
      <w:numPr>
        <w:ilvl w:val="3"/>
        <w:numId w:val="26"/>
      </w:numPr>
      <w:contextualSpacing/>
    </w:pPr>
  </w:style>
  <w:style w:type="paragraph" w:customStyle="1" w:styleId="Bullet3Para">
    <w:name w:val="Bullet 3Para"/>
    <w:basedOn w:val="Bullet3"/>
    <w:uiPriority w:val="8"/>
    <w:qFormat/>
    <w:rsid w:val="00116F5A"/>
    <w:pPr>
      <w:contextualSpacing w:val="0"/>
    </w:pPr>
  </w:style>
  <w:style w:type="paragraph" w:customStyle="1" w:styleId="Bullet4Para">
    <w:name w:val="Bullet 4Para"/>
    <w:basedOn w:val="Bullet4"/>
    <w:uiPriority w:val="8"/>
    <w:qFormat/>
    <w:rsid w:val="00116F5A"/>
    <w:pPr>
      <w:contextualSpacing w:val="0"/>
    </w:pPr>
  </w:style>
  <w:style w:type="paragraph" w:customStyle="1" w:styleId="TableTextRight">
    <w:name w:val="TableTextRight"/>
    <w:basedOn w:val="TableText"/>
    <w:uiPriority w:val="15"/>
    <w:qFormat/>
    <w:rsid w:val="00411AA5"/>
    <w:pPr>
      <w:jc w:val="right"/>
    </w:pPr>
  </w:style>
  <w:style w:type="paragraph" w:customStyle="1" w:styleId="TableTotal">
    <w:name w:val="TableTotal"/>
    <w:basedOn w:val="TableHeading"/>
    <w:uiPriority w:val="15"/>
    <w:qFormat/>
    <w:rsid w:val="007A439E"/>
    <w:pPr>
      <w:keepNext w:val="0"/>
    </w:pPr>
  </w:style>
  <w:style w:type="paragraph" w:customStyle="1" w:styleId="TableHeadingRight">
    <w:name w:val="TableHeadingRight"/>
    <w:basedOn w:val="TableHeading"/>
    <w:uiPriority w:val="11"/>
    <w:qFormat/>
    <w:rsid w:val="0032140B"/>
    <w:pPr>
      <w:jc w:val="right"/>
    </w:pPr>
  </w:style>
  <w:style w:type="paragraph" w:customStyle="1" w:styleId="TableHeadingSmallRight">
    <w:name w:val="TableHeadingSmallRight"/>
    <w:basedOn w:val="TableHeadingSmall"/>
    <w:uiPriority w:val="11"/>
    <w:qFormat/>
    <w:rsid w:val="0032140B"/>
    <w:pPr>
      <w:jc w:val="right"/>
    </w:pPr>
  </w:style>
  <w:style w:type="paragraph" w:customStyle="1" w:styleId="TableTotalSmall">
    <w:name w:val="TableTotalSmall"/>
    <w:basedOn w:val="TableTotal"/>
    <w:uiPriority w:val="15"/>
    <w:qFormat/>
    <w:rsid w:val="00E840FB"/>
    <w:rPr>
      <w:sz w:val="17"/>
    </w:rPr>
  </w:style>
  <w:style w:type="paragraph" w:customStyle="1" w:styleId="TableTextSmallRight">
    <w:name w:val="TableTextSmallRight"/>
    <w:basedOn w:val="TableTextSmall"/>
    <w:uiPriority w:val="15"/>
    <w:qFormat/>
    <w:rsid w:val="0032140B"/>
    <w:pPr>
      <w:jc w:val="right"/>
    </w:pPr>
  </w:style>
  <w:style w:type="paragraph" w:customStyle="1" w:styleId="TableTotalRight">
    <w:name w:val="TableTotalRight"/>
    <w:basedOn w:val="TableTotal"/>
    <w:uiPriority w:val="15"/>
    <w:qFormat/>
    <w:rsid w:val="00E840FB"/>
    <w:pPr>
      <w:jc w:val="right"/>
    </w:pPr>
  </w:style>
  <w:style w:type="paragraph" w:customStyle="1" w:styleId="TableTotalSmallRight">
    <w:name w:val="TableTotalSmallRight"/>
    <w:basedOn w:val="TableTotalSmall"/>
    <w:uiPriority w:val="15"/>
    <w:qFormat/>
    <w:rsid w:val="00E840FB"/>
    <w:pPr>
      <w:jc w:val="right"/>
    </w:pPr>
  </w:style>
  <w:style w:type="paragraph" w:customStyle="1" w:styleId="TableTitleIndented">
    <w:name w:val="TableTitleIndented"/>
    <w:basedOn w:val="TableTitle"/>
    <w:uiPriority w:val="3"/>
    <w:qFormat/>
    <w:rsid w:val="00B16F56"/>
    <w:pPr>
      <w:ind w:left="851"/>
    </w:pPr>
  </w:style>
  <w:style w:type="paragraph" w:customStyle="1" w:styleId="TableSourceIndented">
    <w:name w:val="TableSourceIndented"/>
    <w:basedOn w:val="TableSource"/>
    <w:uiPriority w:val="3"/>
    <w:qFormat/>
    <w:rsid w:val="00B16F56"/>
    <w:pPr>
      <w:ind w:left="851"/>
    </w:pPr>
  </w:style>
  <w:style w:type="paragraph" w:customStyle="1" w:styleId="AlphaList3">
    <w:name w:val="AlphaList 3"/>
    <w:basedOn w:val="AlphaList"/>
    <w:uiPriority w:val="9"/>
    <w:qFormat/>
    <w:rsid w:val="00CE0F8F"/>
    <w:pPr>
      <w:numPr>
        <w:ilvl w:val="5"/>
      </w:numPr>
    </w:pPr>
  </w:style>
  <w:style w:type="paragraph" w:customStyle="1" w:styleId="AlphaList3Para">
    <w:name w:val="AlphaList 3Para"/>
    <w:basedOn w:val="AlphaList3"/>
    <w:uiPriority w:val="9"/>
    <w:qFormat/>
    <w:rsid w:val="00CE0F8F"/>
    <w:pPr>
      <w:contextualSpacing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F8F"/>
    <w:pPr>
      <w:pageBreakBefore w:val="0"/>
      <w:numPr>
        <w:numId w:val="0"/>
      </w:numPr>
      <w:spacing w:before="480" w:after="0"/>
      <w:outlineLvl w:val="9"/>
    </w:pPr>
    <w:rPr>
      <w:b/>
      <w:color w:val="auto"/>
    </w:rPr>
  </w:style>
  <w:style w:type="paragraph" w:customStyle="1" w:styleId="Tiny">
    <w:name w:val="Tiny"/>
    <w:basedOn w:val="Normal"/>
    <w:next w:val="Normal"/>
    <w:uiPriority w:val="3"/>
    <w:qFormat/>
    <w:rsid w:val="007B5D9C"/>
    <w:pPr>
      <w:spacing w:after="0" w:line="240" w:lineRule="auto"/>
    </w:pPr>
    <w:rPr>
      <w:sz w:val="2"/>
    </w:rPr>
  </w:style>
  <w:style w:type="paragraph" w:styleId="ListParagraph">
    <w:name w:val="List Paragraph"/>
    <w:basedOn w:val="Normal"/>
    <w:uiPriority w:val="34"/>
    <w:qFormat/>
    <w:rsid w:val="00A55B67"/>
    <w:pPr>
      <w:ind w:left="720"/>
      <w:contextualSpacing/>
    </w:pPr>
  </w:style>
  <w:style w:type="numbering" w:customStyle="1" w:styleId="NumbLstBullets">
    <w:name w:val="NumbLstBullets"/>
    <w:uiPriority w:val="99"/>
    <w:rsid w:val="00A55B67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vinga\AppData\Roaming\Microsoft\Templates\CurrieBrown%20A4%20Report%20(Portrait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41120-C231-4D5C-BAF6-AB2ACE1C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CurrieBrown A4 Report (Portrait)</Template>
  <TotalTime>51</TotalTime>
  <Pages>4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 Elliott</dc:creator>
  <cp:lastModifiedBy>Aidan Irving</cp:lastModifiedBy>
  <cp:revision>4</cp:revision>
  <cp:lastPrinted>2013-02-05T10:43:00Z</cp:lastPrinted>
  <dcterms:created xsi:type="dcterms:W3CDTF">2023-05-05T08:41:00Z</dcterms:created>
  <dcterms:modified xsi:type="dcterms:W3CDTF">2023-08-07T11:35:00Z</dcterms:modified>
</cp:coreProperties>
</file>